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F6" w:rsidRDefault="00691EF6" w:rsidP="00F16C03">
      <w:pPr>
        <w:spacing w:before="0" w:after="0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F16C03">
      <w:pPr>
        <w:spacing w:before="0" w:after="0"/>
        <w:jc w:val="center"/>
        <w:rPr>
          <w:b/>
        </w:rPr>
      </w:pPr>
    </w:p>
    <w:p w:rsidR="00691EF6" w:rsidRDefault="00F16C03" w:rsidP="00691EF6">
      <w:pPr>
        <w:pStyle w:val="Header"/>
        <w:jc w:val="both"/>
        <w:rPr>
          <w:bCs/>
        </w:rPr>
      </w:pPr>
      <w:r w:rsidRPr="00F16C03">
        <w:rPr>
          <w:bCs/>
        </w:rPr>
        <w:t>На основание чл.</w:t>
      </w:r>
      <w:r>
        <w:rPr>
          <w:bCs/>
        </w:rPr>
        <w:t xml:space="preserve"> </w:t>
      </w:r>
      <w:r w:rsidRPr="00F16C03">
        <w:rPr>
          <w:bCs/>
        </w:rPr>
        <w:t xml:space="preserve">25, ал.4 от Закона за администрацията и чл.5, ал.4 от Устройствения правилник на Министерството на регионалното развитие и благоустройството (МРРБ), приет с ПМС № 171 от 16.08.2017 г., </w:t>
      </w:r>
      <w:proofErr w:type="spellStart"/>
      <w:r w:rsidRPr="00F16C03">
        <w:rPr>
          <w:bCs/>
          <w:iCs/>
        </w:rPr>
        <w:t>Обн</w:t>
      </w:r>
      <w:proofErr w:type="spellEnd"/>
      <w:r w:rsidRPr="00F16C03">
        <w:rPr>
          <w:bCs/>
          <w:iCs/>
        </w:rPr>
        <w:t>. ДВ. бр.68 от 22 Август 2017г., изм. ДВ. бр.70 от 24 Август 2018 г., изм. и доп. ДВ. бр.31 от 12 Април 2019 г., изм. и доп. ДВ. бр.71 от 10 Септември 2019г., изм. и доп. ДВ. бр.57 от 26 юни 2020г., изм. ДВ. бр.53 от 8 юли 2022г., изм. и доп. ДВ. бр.9 от 27 януари 2023г.</w:t>
      </w:r>
      <w:r w:rsidRPr="00F16C03">
        <w:rPr>
          <w:bCs/>
        </w:rPr>
        <w:t xml:space="preserve"> и чл. 35 на Правилник за прилагане на закона за регионалното развитие (ППЗРР), приет с ПМС № 183 от 04.08.2020 г., </w:t>
      </w:r>
      <w:proofErr w:type="spellStart"/>
      <w:r w:rsidRPr="00F16C03">
        <w:rPr>
          <w:bCs/>
        </w:rPr>
        <w:t>Обн</w:t>
      </w:r>
      <w:proofErr w:type="spellEnd"/>
      <w:r w:rsidRPr="00F16C03">
        <w:rPr>
          <w:bCs/>
        </w:rPr>
        <w:t>. ДВ. бр.70 от 7 Август 2020 г., изм. и доп. ДВ. бр.45 от 23 май 2023г., въ</w:t>
      </w:r>
      <w:r w:rsidR="00266EBA">
        <w:rPr>
          <w:bCs/>
        </w:rPr>
        <w:t>в връзка</w:t>
      </w:r>
      <w:r w:rsidRPr="00F16C03">
        <w:rPr>
          <w:bCs/>
        </w:rPr>
        <w:t xml:space="preserve"> с чл. 18, ал. 15 от Закона за регионалното развитие</w:t>
      </w:r>
    </w:p>
    <w:p w:rsidR="00691EF6" w:rsidRDefault="00691EF6" w:rsidP="00F16C03">
      <w:pPr>
        <w:spacing w:before="0" w:after="0"/>
        <w:ind w:left="720" w:right="357"/>
        <w:jc w:val="center"/>
        <w:rPr>
          <w:b/>
          <w:caps/>
        </w:rPr>
      </w:pPr>
    </w:p>
    <w:p w:rsidR="00691EF6" w:rsidRDefault="00691EF6" w:rsidP="00F16C03">
      <w:pPr>
        <w:spacing w:before="0" w:after="0"/>
        <w:ind w:left="720" w:right="357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ОПРЕДЕЛЯМ:</w:t>
      </w:r>
    </w:p>
    <w:p w:rsidR="00F16C03" w:rsidRDefault="00F16C03" w:rsidP="00F16C03">
      <w:pPr>
        <w:spacing w:before="0" w:after="0"/>
        <w:ind w:left="720" w:right="357"/>
        <w:jc w:val="center"/>
        <w:rPr>
          <w:b/>
          <w:caps/>
          <w:spacing w:val="40"/>
        </w:rPr>
      </w:pPr>
    </w:p>
    <w:p w:rsidR="00F16C03" w:rsidRDefault="00F16C03" w:rsidP="00F16C03">
      <w:pPr>
        <w:spacing w:before="0" w:after="0"/>
        <w:ind w:right="-1" w:firstLine="698"/>
        <w:jc w:val="both"/>
        <w:rPr>
          <w:bCs/>
        </w:rPr>
      </w:pPr>
      <w:r w:rsidRPr="00A33137">
        <w:rPr>
          <w:bCs/>
        </w:rPr>
        <w:t>Поименен състав на Регионалния съвет за развитие (РСР) на Северен централен регион за планиране: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</w:rPr>
      </w:pPr>
      <w:r w:rsidRPr="00A33137">
        <w:rPr>
          <w:b/>
        </w:rPr>
        <w:t>I. Членове с право на глас по чл. 18, ал. 4, т. 1 и т. 2 от Закона за регионалното развитие (ЗРР) при вземането на всички решения от компетентността на РСР, във  връзка с чл. 19 от ЗРР: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1.</w:t>
      </w:r>
      <w:r w:rsidRPr="00A33137">
        <w:rPr>
          <w:b/>
        </w:rPr>
        <w:t xml:space="preserve"> Драгомир Драганов -</w:t>
      </w:r>
      <w:r w:rsidRPr="00A33137">
        <w:t xml:space="preserve"> областен управител на област Русе;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2.</w:t>
      </w:r>
      <w:r w:rsidRPr="00A33137">
        <w:rPr>
          <w:b/>
        </w:rPr>
        <w:t xml:space="preserve"> </w:t>
      </w:r>
      <w:r w:rsidR="00C150E1">
        <w:rPr>
          <w:b/>
        </w:rPr>
        <w:t xml:space="preserve">Юлия </w:t>
      </w:r>
      <w:proofErr w:type="spellStart"/>
      <w:r w:rsidR="00C150E1">
        <w:rPr>
          <w:b/>
        </w:rPr>
        <w:t>Ликоманова</w:t>
      </w:r>
      <w:proofErr w:type="spellEnd"/>
      <w:r w:rsidR="00C150E1">
        <w:rPr>
          <w:b/>
        </w:rPr>
        <w:t>-Мутафчиева</w:t>
      </w:r>
      <w:r w:rsidRPr="00A33137">
        <w:rPr>
          <w:b/>
        </w:rPr>
        <w:t xml:space="preserve"> </w:t>
      </w:r>
      <w:r w:rsidRPr="00A33137">
        <w:t>- областен управител на област Велико Търново;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3.</w:t>
      </w:r>
      <w:r w:rsidRPr="00A33137">
        <w:rPr>
          <w:b/>
        </w:rPr>
        <w:t xml:space="preserve"> Мария Башева-Венкова </w:t>
      </w:r>
      <w:r w:rsidRPr="00A33137">
        <w:t>- областен управител на област Габрово;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4.</w:t>
      </w:r>
      <w:r w:rsidRPr="00A33137">
        <w:rPr>
          <w:b/>
        </w:rPr>
        <w:t xml:space="preserve"> Илиян Великов </w:t>
      </w:r>
      <w:r w:rsidRPr="00A33137">
        <w:t>- областен управител на област Силистра;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5.</w:t>
      </w:r>
      <w:r w:rsidRPr="00A33137">
        <w:rPr>
          <w:b/>
        </w:rPr>
        <w:t xml:space="preserve"> Владимир Димитров -</w:t>
      </w:r>
      <w:r w:rsidRPr="00A33137">
        <w:t xml:space="preserve"> областен управител на област Разград;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  <w:u w:val="single"/>
        </w:rPr>
      </w:pPr>
      <w:r w:rsidRPr="00A33137">
        <w:rPr>
          <w:b/>
          <w:i/>
          <w:u w:val="single"/>
        </w:rPr>
        <w:t>Представители на общините от област Велико Търново:</w:t>
      </w:r>
    </w:p>
    <w:p w:rsidR="00F16C03" w:rsidRPr="00A33137" w:rsidRDefault="00F16C03" w:rsidP="00F16C03">
      <w:pPr>
        <w:spacing w:before="0" w:after="0"/>
        <w:ind w:left="709" w:firstLine="0"/>
        <w:jc w:val="both"/>
      </w:pPr>
      <w:r w:rsidRPr="00A33137">
        <w:rPr>
          <w:rFonts w:eastAsia="Calibri"/>
          <w:lang w:eastAsia="en-US"/>
        </w:rPr>
        <w:t>6.</w:t>
      </w:r>
      <w:r w:rsidRPr="00A33137">
        <w:rPr>
          <w:rFonts w:eastAsia="Calibri"/>
          <w:b/>
          <w:lang w:eastAsia="en-US"/>
        </w:rPr>
        <w:t xml:space="preserve"> Даниел Панов - </w:t>
      </w:r>
      <w:r w:rsidRPr="00A33137">
        <w:t xml:space="preserve"> </w:t>
      </w:r>
      <w:r w:rsidRPr="00A33137">
        <w:rPr>
          <w:color w:val="000000"/>
        </w:rPr>
        <w:t>кмет на община Велико Търново;</w:t>
      </w:r>
    </w:p>
    <w:p w:rsidR="00F16C03" w:rsidRDefault="00F16C03" w:rsidP="00F16C03">
      <w:pPr>
        <w:spacing w:before="0" w:after="0"/>
        <w:ind w:left="712" w:firstLine="0"/>
      </w:pPr>
      <w:r w:rsidRPr="00A33137">
        <w:t>7.</w:t>
      </w:r>
      <w:r w:rsidRPr="00A33137">
        <w:rPr>
          <w:b/>
        </w:rPr>
        <w:t xml:space="preserve"> Емануил Манолов </w:t>
      </w:r>
      <w:r w:rsidRPr="00A33137">
        <w:t>- кмет на община Павликени;</w:t>
      </w:r>
    </w:p>
    <w:p w:rsidR="00F16C03" w:rsidRDefault="00F16C03" w:rsidP="00F16C03">
      <w:pPr>
        <w:spacing w:before="0" w:after="0"/>
        <w:ind w:left="712" w:firstLine="0"/>
      </w:pPr>
      <w:r w:rsidRPr="00A33137">
        <w:t>8.</w:t>
      </w:r>
      <w:r w:rsidRPr="00A33137">
        <w:rPr>
          <w:b/>
        </w:rPr>
        <w:t xml:space="preserve"> Николай Рашков</w:t>
      </w:r>
      <w:r w:rsidRPr="00A33137">
        <w:t xml:space="preserve"> - кмет на община Горна Оряховица;</w:t>
      </w:r>
    </w:p>
    <w:p w:rsidR="00F16C03" w:rsidRPr="00A33137" w:rsidRDefault="00F16C03" w:rsidP="00F16C03">
      <w:pPr>
        <w:spacing w:before="0" w:after="0"/>
        <w:ind w:firstLine="709"/>
        <w:rPr>
          <w:i/>
        </w:rPr>
      </w:pPr>
      <w:bookmarkStart w:id="0" w:name="_GoBack"/>
      <w:bookmarkEnd w:id="0"/>
      <w:r w:rsidRPr="00A33137">
        <w:rPr>
          <w:i/>
        </w:rPr>
        <w:lastRenderedPageBreak/>
        <w:t>Заместници:</w:t>
      </w:r>
    </w:p>
    <w:p w:rsidR="00F16C03" w:rsidRPr="00A33137" w:rsidRDefault="00F16C03" w:rsidP="00F16C03">
      <w:pPr>
        <w:pStyle w:val="ListParagraph"/>
        <w:numPr>
          <w:ilvl w:val="0"/>
          <w:numId w:val="1"/>
        </w:numPr>
        <w:tabs>
          <w:tab w:val="left" w:pos="1701"/>
        </w:tabs>
        <w:spacing w:before="0" w:after="0" w:line="360" w:lineRule="auto"/>
        <w:ind w:firstLine="709"/>
      </w:pPr>
      <w:r w:rsidRPr="00A33137">
        <w:rPr>
          <w:rFonts w:ascii="Times New Roman" w:hAnsi="Times New Roman"/>
          <w:b/>
          <w:sz w:val="24"/>
          <w:szCs w:val="24"/>
        </w:rPr>
        <w:t xml:space="preserve">Дилян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Млъзев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– кмет на община Елена;</w:t>
      </w:r>
    </w:p>
    <w:p w:rsidR="00F16C03" w:rsidRPr="00A33137" w:rsidRDefault="00F16C03" w:rsidP="00F16C03">
      <w:pPr>
        <w:pStyle w:val="ListParagraph"/>
        <w:numPr>
          <w:ilvl w:val="0"/>
          <w:numId w:val="1"/>
        </w:numPr>
        <w:tabs>
          <w:tab w:val="left" w:pos="1701"/>
        </w:tabs>
        <w:spacing w:before="0"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bg-BG"/>
        </w:rPr>
      </w:pPr>
      <w:r w:rsidRPr="00A3313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Венцислав </w:t>
      </w:r>
      <w:proofErr w:type="spellStart"/>
      <w:r w:rsidRPr="00A33137">
        <w:rPr>
          <w:rFonts w:ascii="Times New Roman" w:eastAsia="Times New Roman" w:hAnsi="Times New Roman"/>
          <w:b/>
          <w:sz w:val="24"/>
          <w:szCs w:val="24"/>
          <w:lang w:eastAsia="bg-BG"/>
        </w:rPr>
        <w:t>Спирдонов</w:t>
      </w:r>
      <w:proofErr w:type="spellEnd"/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 xml:space="preserve"> – председател на </w:t>
      </w:r>
      <w:proofErr w:type="spellStart"/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 xml:space="preserve"> Велико Търново;</w:t>
      </w:r>
    </w:p>
    <w:p w:rsidR="00F16C03" w:rsidRPr="00A33137" w:rsidRDefault="00F16C03" w:rsidP="00F16C03">
      <w:pPr>
        <w:pStyle w:val="ListParagraph"/>
        <w:numPr>
          <w:ilvl w:val="0"/>
          <w:numId w:val="2"/>
        </w:numPr>
        <w:tabs>
          <w:tab w:val="left" w:pos="1701"/>
        </w:tabs>
        <w:spacing w:before="0" w:after="0" w:line="360" w:lineRule="auto"/>
        <w:ind w:left="714" w:firstLine="709"/>
        <w:jc w:val="both"/>
        <w:rPr>
          <w:b/>
        </w:rPr>
      </w:pPr>
      <w:r w:rsidRPr="00A33137">
        <w:rPr>
          <w:rFonts w:ascii="Times New Roman" w:hAnsi="Times New Roman"/>
          <w:b/>
          <w:sz w:val="24"/>
          <w:szCs w:val="24"/>
        </w:rPr>
        <w:t>Илиян Маринов</w:t>
      </w:r>
      <w:r w:rsidRPr="00A33137">
        <w:rPr>
          <w:rFonts w:ascii="Times New Roman" w:hAnsi="Times New Roman"/>
          <w:sz w:val="24"/>
          <w:szCs w:val="24"/>
        </w:rPr>
        <w:t xml:space="preserve"> – председател на </w:t>
      </w:r>
      <w:proofErr w:type="spellStart"/>
      <w:r w:rsidRPr="00A33137">
        <w:rPr>
          <w:rFonts w:ascii="Times New Roman" w:hAnsi="Times New Roman"/>
          <w:sz w:val="24"/>
          <w:szCs w:val="24"/>
        </w:rPr>
        <w:t>ОбС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Стражица;</w:t>
      </w:r>
    </w:p>
    <w:p w:rsidR="00F16C03" w:rsidRPr="00A33137" w:rsidRDefault="00F16C03" w:rsidP="00F16C03">
      <w:pPr>
        <w:spacing w:before="0" w:after="0"/>
        <w:ind w:firstLine="709"/>
        <w:jc w:val="both"/>
        <w:rPr>
          <w:b/>
          <w:i/>
          <w:u w:val="single"/>
        </w:rPr>
      </w:pPr>
      <w:r w:rsidRPr="00A33137">
        <w:rPr>
          <w:b/>
          <w:i/>
          <w:u w:val="single"/>
        </w:rPr>
        <w:t>Представители на общините от област Габрово: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t>9.</w:t>
      </w:r>
      <w:r w:rsidRPr="00A33137">
        <w:rPr>
          <w:b/>
        </w:rPr>
        <w:t xml:space="preserve"> Таня Христова</w:t>
      </w:r>
      <w:r w:rsidRPr="00A33137">
        <w:t xml:space="preserve"> - </w:t>
      </w:r>
      <w:r w:rsidRPr="00A33137">
        <w:rPr>
          <w:color w:val="000000"/>
        </w:rPr>
        <w:t>кмет на община Габрово;</w:t>
      </w:r>
    </w:p>
    <w:p w:rsidR="00F16C03" w:rsidRPr="00A33137" w:rsidRDefault="00F16C03" w:rsidP="00F16C03">
      <w:pPr>
        <w:spacing w:before="0" w:after="0"/>
        <w:ind w:left="709" w:right="-1" w:firstLine="0"/>
        <w:jc w:val="both"/>
      </w:pPr>
      <w:r w:rsidRPr="00A33137">
        <w:rPr>
          <w:color w:val="000000"/>
        </w:rPr>
        <w:t xml:space="preserve">10. </w:t>
      </w:r>
      <w:r w:rsidRPr="00A33137">
        <w:rPr>
          <w:b/>
        </w:rPr>
        <w:t>Иван Иванов -</w:t>
      </w:r>
      <w:r w:rsidRPr="00A33137">
        <w:rPr>
          <w:color w:val="000000"/>
        </w:rPr>
        <w:t xml:space="preserve"> кмет на община Севлиево;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Заместници:</w:t>
      </w:r>
    </w:p>
    <w:p w:rsidR="00F16C03" w:rsidRPr="00A33137" w:rsidRDefault="00F16C03" w:rsidP="00F16C03">
      <w:pPr>
        <w:pStyle w:val="ListParagraph"/>
        <w:numPr>
          <w:ilvl w:val="0"/>
          <w:numId w:val="2"/>
        </w:numPr>
        <w:tabs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Денчо Минев – </w:t>
      </w:r>
      <w:r w:rsidRPr="00A33137">
        <w:rPr>
          <w:rFonts w:ascii="Times New Roman" w:hAnsi="Times New Roman"/>
          <w:sz w:val="24"/>
          <w:szCs w:val="24"/>
        </w:rPr>
        <w:t>кмет на община Трявна</w:t>
      </w:r>
      <w:r w:rsidRPr="00A33137">
        <w:rPr>
          <w:rFonts w:ascii="Times New Roman" w:hAnsi="Times New Roman"/>
          <w:b/>
          <w:sz w:val="24"/>
          <w:szCs w:val="24"/>
        </w:rPr>
        <w:t>;</w:t>
      </w:r>
    </w:p>
    <w:p w:rsidR="00F16C03" w:rsidRPr="00A33137" w:rsidRDefault="00F16C03" w:rsidP="00F16C03">
      <w:pPr>
        <w:pStyle w:val="ListParagraph"/>
        <w:numPr>
          <w:ilvl w:val="0"/>
          <w:numId w:val="2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A33137">
        <w:rPr>
          <w:rFonts w:ascii="Times New Roman" w:hAnsi="Times New Roman"/>
          <w:b/>
          <w:sz w:val="24"/>
          <w:szCs w:val="24"/>
        </w:rPr>
        <w:t>Трифон Панчев</w:t>
      </w:r>
      <w:r w:rsidRPr="00A33137">
        <w:rPr>
          <w:rFonts w:ascii="Times New Roman" w:hAnsi="Times New Roman"/>
          <w:sz w:val="24"/>
          <w:szCs w:val="24"/>
        </w:rPr>
        <w:t xml:space="preserve"> – кмет на община Дряново;</w:t>
      </w:r>
    </w:p>
    <w:p w:rsidR="00F16C03" w:rsidRPr="00A33137" w:rsidRDefault="00F16C03" w:rsidP="00F16C03">
      <w:pPr>
        <w:spacing w:before="0" w:after="0"/>
        <w:ind w:firstLine="709"/>
        <w:jc w:val="both"/>
        <w:rPr>
          <w:b/>
          <w:i/>
          <w:u w:val="single"/>
        </w:rPr>
      </w:pPr>
      <w:r w:rsidRPr="00A33137">
        <w:rPr>
          <w:b/>
          <w:i/>
          <w:u w:val="single"/>
        </w:rPr>
        <w:t>Представители на общините от област Разград: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11. </w:t>
      </w:r>
      <w:r w:rsidRPr="00A33137">
        <w:rPr>
          <w:b/>
        </w:rPr>
        <w:t xml:space="preserve">Дауд </w:t>
      </w:r>
      <w:proofErr w:type="spellStart"/>
      <w:r w:rsidRPr="00A33137">
        <w:rPr>
          <w:b/>
        </w:rPr>
        <w:t>Аляовлу</w:t>
      </w:r>
      <w:proofErr w:type="spellEnd"/>
      <w:r w:rsidRPr="00A33137">
        <w:t xml:space="preserve"> – кмет на община Цар Калоян;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12. </w:t>
      </w:r>
      <w:r w:rsidRPr="00A33137">
        <w:rPr>
          <w:b/>
        </w:rPr>
        <w:t>Добрин Добрев</w:t>
      </w:r>
      <w:r w:rsidRPr="00A33137">
        <w:t xml:space="preserve"> - кмет на община Разград;</w:t>
      </w:r>
    </w:p>
    <w:p w:rsidR="00F16C03" w:rsidRPr="00A33137" w:rsidRDefault="00F16C03" w:rsidP="00F16C03">
      <w:pPr>
        <w:tabs>
          <w:tab w:val="left" w:pos="284"/>
        </w:tabs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Заместници:</w:t>
      </w:r>
    </w:p>
    <w:p w:rsidR="00F16C03" w:rsidRPr="00A33137" w:rsidRDefault="00F16C03" w:rsidP="00F16C03">
      <w:pPr>
        <w:pStyle w:val="ListParagraph"/>
        <w:numPr>
          <w:ilvl w:val="0"/>
          <w:numId w:val="5"/>
        </w:numPr>
        <w:tabs>
          <w:tab w:val="left" w:pos="284"/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3137">
        <w:rPr>
          <w:rFonts w:ascii="Times New Roman" w:hAnsi="Times New Roman"/>
          <w:b/>
          <w:sz w:val="24"/>
          <w:szCs w:val="24"/>
        </w:rPr>
        <w:t>Ахтер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 xml:space="preserve"> Велиев </w:t>
      </w:r>
      <w:r w:rsidRPr="00A33137">
        <w:rPr>
          <w:rFonts w:ascii="Times New Roman" w:hAnsi="Times New Roman"/>
          <w:sz w:val="24"/>
          <w:szCs w:val="24"/>
        </w:rPr>
        <w:t>– кмет на община Завет;</w:t>
      </w:r>
    </w:p>
    <w:p w:rsidR="00F16C03" w:rsidRPr="00A33137" w:rsidRDefault="00F16C03" w:rsidP="00F16C03">
      <w:pPr>
        <w:pStyle w:val="ListParagraph"/>
        <w:numPr>
          <w:ilvl w:val="0"/>
          <w:numId w:val="2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Алкин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Неби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 xml:space="preserve"> – </w:t>
      </w:r>
      <w:r w:rsidRPr="00A33137">
        <w:rPr>
          <w:rFonts w:ascii="Times New Roman" w:hAnsi="Times New Roman"/>
          <w:sz w:val="24"/>
          <w:szCs w:val="24"/>
        </w:rPr>
        <w:t>кмет на община Кубрат;</w:t>
      </w:r>
    </w:p>
    <w:p w:rsidR="00F16C03" w:rsidRPr="00A33137" w:rsidRDefault="00F16C03" w:rsidP="00F16C03">
      <w:pPr>
        <w:spacing w:before="0" w:after="0"/>
        <w:ind w:firstLine="709"/>
        <w:jc w:val="both"/>
        <w:rPr>
          <w:b/>
          <w:i/>
          <w:u w:val="single"/>
        </w:rPr>
      </w:pPr>
      <w:r w:rsidRPr="00A33137">
        <w:rPr>
          <w:b/>
          <w:i/>
          <w:u w:val="single"/>
        </w:rPr>
        <w:t>Представители на общините от област Русе: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13. </w:t>
      </w:r>
      <w:r w:rsidRPr="00A33137">
        <w:rPr>
          <w:b/>
        </w:rPr>
        <w:t xml:space="preserve">Пенчо Милков </w:t>
      </w:r>
      <w:r w:rsidRPr="00A33137">
        <w:t xml:space="preserve">– кмет на община </w:t>
      </w:r>
      <w:proofErr w:type="spellStart"/>
      <w:r w:rsidRPr="00A33137">
        <w:t>Русe</w:t>
      </w:r>
      <w:proofErr w:type="spellEnd"/>
      <w:r w:rsidRPr="00A33137">
        <w:t>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14. </w:t>
      </w:r>
      <w:r w:rsidRPr="00A33137">
        <w:rPr>
          <w:b/>
        </w:rPr>
        <w:t>Димитър Славов</w:t>
      </w:r>
      <w:r w:rsidRPr="00A33137">
        <w:t xml:space="preserve"> – кмет на община Бяла;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15. </w:t>
      </w:r>
      <w:r w:rsidRPr="00A33137">
        <w:rPr>
          <w:b/>
        </w:rPr>
        <w:t xml:space="preserve">Валентин Атанасов – </w:t>
      </w:r>
      <w:r w:rsidRPr="00A33137">
        <w:t>кмет на община Сливо поле;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  <w:i/>
        </w:rPr>
      </w:pPr>
      <w:r w:rsidRPr="00A33137">
        <w:rPr>
          <w:i/>
        </w:rPr>
        <w:t>Заместници:</w:t>
      </w:r>
      <w:r w:rsidRPr="00A33137">
        <w:rPr>
          <w:b/>
          <w:i/>
        </w:rPr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3"/>
        </w:numPr>
        <w:tabs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>Петър Петров</w:t>
      </w:r>
      <w:r w:rsidRPr="00A33137">
        <w:rPr>
          <w:rFonts w:ascii="Times New Roman" w:hAnsi="Times New Roman"/>
          <w:sz w:val="24"/>
          <w:szCs w:val="24"/>
        </w:rPr>
        <w:t xml:space="preserve"> – кмет на община Ценово;</w:t>
      </w:r>
    </w:p>
    <w:p w:rsidR="00F16C03" w:rsidRPr="00A33137" w:rsidRDefault="00F16C03" w:rsidP="00F16C03">
      <w:pPr>
        <w:pStyle w:val="ListParagraph"/>
        <w:numPr>
          <w:ilvl w:val="0"/>
          <w:numId w:val="3"/>
        </w:numPr>
        <w:tabs>
          <w:tab w:val="left" w:pos="1701"/>
        </w:tabs>
        <w:spacing w:before="0"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Мехмед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Мехмед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– кмет на община Ветово;</w:t>
      </w:r>
    </w:p>
    <w:p w:rsidR="00F16C03" w:rsidRPr="00A33137" w:rsidRDefault="00F16C03" w:rsidP="00F16C03">
      <w:pPr>
        <w:numPr>
          <w:ilvl w:val="0"/>
          <w:numId w:val="3"/>
        </w:numPr>
        <w:tabs>
          <w:tab w:val="left" w:pos="1701"/>
        </w:tabs>
        <w:spacing w:before="0" w:after="0"/>
        <w:ind w:right="-1" w:firstLine="709"/>
        <w:jc w:val="both"/>
      </w:pPr>
      <w:r w:rsidRPr="00A33137">
        <w:rPr>
          <w:b/>
          <w:i/>
        </w:rPr>
        <w:t>Представител на общините от област Русе</w:t>
      </w:r>
      <w:r w:rsidRPr="00A33137">
        <w:rPr>
          <w:i/>
        </w:rPr>
        <w:t>;</w:t>
      </w:r>
    </w:p>
    <w:p w:rsidR="00F16C03" w:rsidRPr="00A33137" w:rsidRDefault="00F16C03" w:rsidP="00F16C03">
      <w:pPr>
        <w:spacing w:before="0" w:after="0"/>
        <w:ind w:firstLine="709"/>
        <w:jc w:val="both"/>
        <w:rPr>
          <w:b/>
          <w:i/>
          <w:u w:val="single"/>
        </w:rPr>
      </w:pPr>
      <w:r w:rsidRPr="00A33137">
        <w:rPr>
          <w:b/>
          <w:i/>
          <w:u w:val="single"/>
        </w:rPr>
        <w:t>Представители на общините от област Силистра: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16. </w:t>
      </w:r>
      <w:r w:rsidRPr="00A33137">
        <w:rPr>
          <w:b/>
        </w:rPr>
        <w:t xml:space="preserve">Александър </w:t>
      </w:r>
      <w:proofErr w:type="spellStart"/>
      <w:r w:rsidRPr="00A33137">
        <w:rPr>
          <w:b/>
        </w:rPr>
        <w:t>Сабанов</w:t>
      </w:r>
      <w:proofErr w:type="spellEnd"/>
      <w:r w:rsidRPr="00A33137">
        <w:t xml:space="preserve"> – кмет на община Силистра;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17. </w:t>
      </w:r>
      <w:r w:rsidRPr="00A33137">
        <w:rPr>
          <w:b/>
        </w:rPr>
        <w:t>Неждет</w:t>
      </w:r>
      <w:r w:rsidRPr="00A33137">
        <w:t xml:space="preserve"> </w:t>
      </w:r>
      <w:r w:rsidRPr="00A33137">
        <w:rPr>
          <w:b/>
        </w:rPr>
        <w:t>Ниази</w:t>
      </w:r>
      <w:r w:rsidRPr="00A33137">
        <w:t xml:space="preserve"> – кмет на община Главиница;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  <w:i/>
        </w:rPr>
      </w:pPr>
      <w:r w:rsidRPr="00A33137">
        <w:rPr>
          <w:i/>
        </w:rPr>
        <w:t>Заместници:</w:t>
      </w:r>
      <w:r w:rsidRPr="00A33137">
        <w:rPr>
          <w:b/>
          <w:i/>
        </w:rPr>
        <w:t xml:space="preserve"> </w:t>
      </w:r>
    </w:p>
    <w:p w:rsidR="00F16C03" w:rsidRDefault="00F16C03" w:rsidP="00A67D83">
      <w:pPr>
        <w:numPr>
          <w:ilvl w:val="0"/>
          <w:numId w:val="4"/>
        </w:numPr>
        <w:tabs>
          <w:tab w:val="left" w:pos="1701"/>
        </w:tabs>
        <w:spacing w:before="0" w:after="0"/>
        <w:ind w:right="-1" w:firstLine="709"/>
        <w:jc w:val="both"/>
      </w:pPr>
      <w:r w:rsidRPr="00F16C03">
        <w:rPr>
          <w:b/>
        </w:rPr>
        <w:t>Димитър Трендафилов</w:t>
      </w:r>
      <w:r w:rsidRPr="00A33137">
        <w:t xml:space="preserve"> – председател </w:t>
      </w:r>
      <w:proofErr w:type="spellStart"/>
      <w:r w:rsidRPr="00A33137">
        <w:t>ОбС</w:t>
      </w:r>
      <w:proofErr w:type="spellEnd"/>
      <w:r w:rsidRPr="00A33137">
        <w:t xml:space="preserve"> Силистра;</w:t>
      </w:r>
    </w:p>
    <w:p w:rsidR="00847255" w:rsidRDefault="00F16C03" w:rsidP="00A67D83">
      <w:pPr>
        <w:numPr>
          <w:ilvl w:val="0"/>
          <w:numId w:val="4"/>
        </w:numPr>
        <w:tabs>
          <w:tab w:val="left" w:pos="1701"/>
        </w:tabs>
        <w:spacing w:before="0" w:after="0"/>
        <w:ind w:right="-1" w:firstLine="709"/>
        <w:jc w:val="both"/>
      </w:pPr>
      <w:r w:rsidRPr="00F16C03">
        <w:rPr>
          <w:b/>
        </w:rPr>
        <w:t xml:space="preserve">Адем </w:t>
      </w:r>
      <w:proofErr w:type="spellStart"/>
      <w:r w:rsidRPr="00F16C03">
        <w:rPr>
          <w:b/>
        </w:rPr>
        <w:t>Адем</w:t>
      </w:r>
      <w:proofErr w:type="spellEnd"/>
      <w:r w:rsidRPr="00F16C03">
        <w:rPr>
          <w:b/>
        </w:rPr>
        <w:t xml:space="preserve"> –</w:t>
      </w:r>
      <w:r w:rsidRPr="00A33137">
        <w:t xml:space="preserve"> председател на </w:t>
      </w:r>
      <w:proofErr w:type="spellStart"/>
      <w:r w:rsidRPr="00A33137">
        <w:t>ОбС</w:t>
      </w:r>
      <w:proofErr w:type="spellEnd"/>
      <w:r w:rsidRPr="00A33137">
        <w:t xml:space="preserve"> Тутракан;</w:t>
      </w: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b/>
        </w:rPr>
        <w:lastRenderedPageBreak/>
        <w:t>II. Наблюдатели с право на съвещателен глас, по чл.18, ал.13, т.6-11 от Закона за регионалното развитие (ЗРР), които имат право на глас, единствено при приемането на решения по чл. 19, ал. 1, т. 3 от ЗРР</w:t>
      </w:r>
      <w:r w:rsidRPr="00A33137">
        <w:t>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18. </w:t>
      </w:r>
      <w:r w:rsidRPr="00A33137">
        <w:rPr>
          <w:b/>
        </w:rPr>
        <w:t>Теодора Дачева</w:t>
      </w:r>
      <w:r w:rsidRPr="00A33137">
        <w:t xml:space="preserve"> – заместник изпълнителен директор  на Национално сдружение на общините в Република България (НСОРБ);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left="1701" w:right="-1" w:hanging="21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>Нели Стайкова</w:t>
      </w:r>
      <w:r w:rsidRPr="00A33137">
        <w:rPr>
          <w:rFonts w:ascii="Times New Roman" w:hAnsi="Times New Roman"/>
          <w:sz w:val="24"/>
          <w:szCs w:val="24"/>
        </w:rPr>
        <w:t xml:space="preserve"> – старши експерт „Общинска администрация“ в НСОРБ;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19. </w:t>
      </w:r>
      <w:r w:rsidRPr="00A33137">
        <w:rPr>
          <w:b/>
        </w:rPr>
        <w:t xml:space="preserve">Пепа </w:t>
      </w:r>
      <w:proofErr w:type="spellStart"/>
      <w:r w:rsidRPr="00A33137">
        <w:rPr>
          <w:b/>
        </w:rPr>
        <w:t>Сомлева</w:t>
      </w:r>
      <w:proofErr w:type="spellEnd"/>
      <w:r w:rsidRPr="00A33137">
        <w:rPr>
          <w:b/>
        </w:rPr>
        <w:t xml:space="preserve"> </w:t>
      </w:r>
      <w:r w:rsidRPr="00A33137">
        <w:t>– Българска стопанска камара (БСК), представител на национално представените организации на работодателите на територията на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t>20.</w:t>
      </w:r>
      <w:r w:rsidRPr="00A33137">
        <w:rPr>
          <w:b/>
        </w:rPr>
        <w:t xml:space="preserve"> проф. д-р Димитър Димитров </w:t>
      </w:r>
      <w:r w:rsidRPr="00A33137">
        <w:t>– Конфедерация на работодателите и индустриалците в България (КРИБ), представител на национално представените организации на работодателите на територията на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21. </w:t>
      </w:r>
      <w:proofErr w:type="spellStart"/>
      <w:r w:rsidRPr="00A33137">
        <w:rPr>
          <w:b/>
        </w:rPr>
        <w:t>Иоанис</w:t>
      </w:r>
      <w:proofErr w:type="spellEnd"/>
      <w:r w:rsidRPr="00A33137">
        <w:rPr>
          <w:b/>
        </w:rPr>
        <w:t xml:space="preserve"> </w:t>
      </w:r>
      <w:proofErr w:type="spellStart"/>
      <w:r w:rsidRPr="00A33137">
        <w:rPr>
          <w:b/>
        </w:rPr>
        <w:t>Партениотис</w:t>
      </w:r>
      <w:proofErr w:type="spellEnd"/>
      <w:r w:rsidRPr="00A33137">
        <w:rPr>
          <w:b/>
        </w:rPr>
        <w:t xml:space="preserve"> – </w:t>
      </w:r>
      <w:r w:rsidRPr="00A33137">
        <w:t>вицепрезидент на КТ „Подкрепа“, представител на национално представените организации на работниците и служителите в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left="1701" w:right="-1" w:hanging="21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Дешка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Мандикова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 xml:space="preserve"> – </w:t>
      </w:r>
      <w:r w:rsidRPr="00A33137">
        <w:rPr>
          <w:rFonts w:ascii="Times New Roman" w:hAnsi="Times New Roman"/>
          <w:sz w:val="24"/>
          <w:szCs w:val="24"/>
        </w:rPr>
        <w:t>председател на СРС на КТ „Подкрепа“ – Велико Търново;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22. </w:t>
      </w:r>
      <w:r w:rsidRPr="00A33137">
        <w:rPr>
          <w:b/>
        </w:rPr>
        <w:t>Огнян Атанасов</w:t>
      </w:r>
      <w:r w:rsidRPr="00A33137">
        <w:t xml:space="preserve"> – вицепрезидент на КНСБ, представител на национално представените организации на работниците и служителите в Северен централен регион за планиране от ниво 2;</w:t>
      </w:r>
    </w:p>
    <w:p w:rsidR="00F16C03" w:rsidRPr="00A33137" w:rsidRDefault="00F16C03" w:rsidP="00F16C03">
      <w:pPr>
        <w:shd w:val="clear" w:color="auto" w:fill="FFFFFF" w:themeFill="background1"/>
        <w:spacing w:before="0" w:after="0"/>
        <w:ind w:right="-1" w:firstLine="709"/>
        <w:jc w:val="both"/>
      </w:pPr>
      <w:r w:rsidRPr="00A33137">
        <w:t xml:space="preserve">23. </w:t>
      </w:r>
      <w:r w:rsidRPr="00A33137">
        <w:rPr>
          <w:b/>
        </w:rPr>
        <w:t>Доц. д-р инж. Десислава Атанасова</w:t>
      </w:r>
      <w:r w:rsidRPr="00A33137">
        <w:t xml:space="preserve"> – Ректор на Русенски университет „Ангел Кънчев“, представител на висшите училища в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left="1701" w:right="-1" w:hanging="21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Проф. д-р инж. Даниел Братанов – </w:t>
      </w:r>
      <w:r w:rsidRPr="00A33137">
        <w:rPr>
          <w:rFonts w:ascii="Times New Roman" w:hAnsi="Times New Roman"/>
          <w:sz w:val="24"/>
          <w:szCs w:val="24"/>
        </w:rPr>
        <w:t>заместник-ректор по научно-изследователската дейност на  Русенски университет „Ангел Кънчев“;</w:t>
      </w:r>
    </w:p>
    <w:p w:rsidR="00F16C03" w:rsidRPr="00A33137" w:rsidRDefault="00F16C03" w:rsidP="00F16C03">
      <w:pPr>
        <w:shd w:val="clear" w:color="auto" w:fill="FFFFFF" w:themeFill="background1"/>
        <w:spacing w:before="0" w:after="0"/>
        <w:ind w:right="-1" w:firstLine="709"/>
        <w:jc w:val="both"/>
        <w:rPr>
          <w:i/>
        </w:rPr>
      </w:pPr>
      <w:r w:rsidRPr="00A33137">
        <w:lastRenderedPageBreak/>
        <w:t xml:space="preserve">24. </w:t>
      </w:r>
      <w:r w:rsidRPr="00A33137">
        <w:rPr>
          <w:b/>
        </w:rPr>
        <w:t xml:space="preserve">Проф. д-р Маргарита Богданова – </w:t>
      </w:r>
      <w:r w:rsidRPr="00A33137">
        <w:t>декан на факултет „Мениджмънт и маркетинг“, Стопанска академия, Свищов представител на висшите училища в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25. </w:t>
      </w:r>
      <w:r w:rsidRPr="00A33137">
        <w:rPr>
          <w:b/>
        </w:rPr>
        <w:t xml:space="preserve">Владимир Ангелов </w:t>
      </w:r>
      <w:r w:rsidRPr="00A33137">
        <w:t>– управител на „</w:t>
      </w:r>
      <w:proofErr w:type="spellStart"/>
      <w:r w:rsidRPr="00A33137">
        <w:t>Амарал</w:t>
      </w:r>
      <w:proofErr w:type="spellEnd"/>
      <w:r w:rsidRPr="00A33137">
        <w:t>“ ЕООД, гр. Габрово, представител на икономическия сектор от група предприятия „малки/</w:t>
      </w:r>
      <w:proofErr w:type="spellStart"/>
      <w:r w:rsidRPr="00A33137">
        <w:t>микропредприятия</w:t>
      </w:r>
      <w:proofErr w:type="spellEnd"/>
      <w:r w:rsidRPr="00A33137">
        <w:t>“ на територията на 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 xml:space="preserve">Заместник: </w:t>
      </w:r>
    </w:p>
    <w:p w:rsidR="00F16C03" w:rsidRPr="00A33137" w:rsidRDefault="00F16C03" w:rsidP="00F16C03">
      <w:pPr>
        <w:pStyle w:val="ListParagraph"/>
        <w:numPr>
          <w:ilvl w:val="0"/>
          <w:numId w:val="11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Милена Кръстева </w:t>
      </w:r>
      <w:r w:rsidRPr="00A33137">
        <w:rPr>
          <w:rFonts w:ascii="Times New Roman" w:hAnsi="Times New Roman"/>
          <w:sz w:val="24"/>
          <w:szCs w:val="24"/>
        </w:rPr>
        <w:t>– представител на „</w:t>
      </w:r>
      <w:proofErr w:type="spellStart"/>
      <w:r w:rsidRPr="00A33137">
        <w:rPr>
          <w:rFonts w:ascii="Times New Roman" w:hAnsi="Times New Roman"/>
          <w:sz w:val="24"/>
          <w:szCs w:val="24"/>
        </w:rPr>
        <w:t>Амарал</w:t>
      </w:r>
      <w:proofErr w:type="spellEnd"/>
      <w:r w:rsidRPr="00A33137">
        <w:rPr>
          <w:rFonts w:ascii="Times New Roman" w:hAnsi="Times New Roman"/>
          <w:sz w:val="24"/>
          <w:szCs w:val="24"/>
        </w:rPr>
        <w:t>“ ЕООД, гр. Габрово;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26. </w:t>
      </w:r>
      <w:r w:rsidRPr="00A33137">
        <w:rPr>
          <w:b/>
        </w:rPr>
        <w:t>Тодор Гечев</w:t>
      </w:r>
      <w:r w:rsidRPr="00A33137">
        <w:t xml:space="preserve"> – управител на „Ен </w:t>
      </w:r>
      <w:proofErr w:type="spellStart"/>
      <w:r w:rsidRPr="00A33137">
        <w:t>Ер</w:t>
      </w:r>
      <w:proofErr w:type="spellEnd"/>
      <w:r w:rsidRPr="00A33137">
        <w:t xml:space="preserve"> Джи Софт“ ЕООД, гр. Русе, представител на икономическия сектор от група предприятия „средни предприятия“ в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5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Кирил Петров – </w:t>
      </w:r>
      <w:r w:rsidRPr="00A33137">
        <w:rPr>
          <w:rFonts w:ascii="Times New Roman" w:hAnsi="Times New Roman"/>
          <w:sz w:val="24"/>
          <w:szCs w:val="24"/>
        </w:rPr>
        <w:t xml:space="preserve">представител на „Ен </w:t>
      </w:r>
      <w:proofErr w:type="spellStart"/>
      <w:r w:rsidRPr="00A33137">
        <w:rPr>
          <w:rFonts w:ascii="Times New Roman" w:hAnsi="Times New Roman"/>
          <w:sz w:val="24"/>
          <w:szCs w:val="24"/>
        </w:rPr>
        <w:t>Ер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Джи Софт“ ЕООД, гр. Русе;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27. </w:t>
      </w:r>
      <w:r w:rsidRPr="00A33137">
        <w:rPr>
          <w:b/>
        </w:rPr>
        <w:t xml:space="preserve">Момчил Бояджиев </w:t>
      </w:r>
      <w:r w:rsidRPr="00A33137">
        <w:t>–  член на СД на „</w:t>
      </w:r>
      <w:proofErr w:type="spellStart"/>
      <w:r w:rsidRPr="00A33137">
        <w:t>Булмаркет</w:t>
      </w:r>
      <w:proofErr w:type="spellEnd"/>
      <w:r w:rsidRPr="00A33137">
        <w:t xml:space="preserve"> </w:t>
      </w:r>
      <w:proofErr w:type="spellStart"/>
      <w:r w:rsidRPr="00A33137">
        <w:t>груп</w:t>
      </w:r>
      <w:proofErr w:type="spellEnd"/>
      <w:r w:rsidRPr="00A33137">
        <w:t>“ АД, гр. Русе,  представител на икономическия сектор от група предприятия „големи предприятия“ на територията на  Северен централен регион за планиране от ниво 2;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5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Светослав Първанов – </w:t>
      </w:r>
      <w:r w:rsidRPr="00A33137">
        <w:rPr>
          <w:rFonts w:ascii="Times New Roman" w:hAnsi="Times New Roman"/>
          <w:sz w:val="24"/>
          <w:szCs w:val="24"/>
        </w:rPr>
        <w:t>представител на „</w:t>
      </w:r>
      <w:proofErr w:type="spellStart"/>
      <w:r w:rsidRPr="00A33137">
        <w:rPr>
          <w:rFonts w:ascii="Times New Roman" w:hAnsi="Times New Roman"/>
          <w:sz w:val="24"/>
          <w:szCs w:val="24"/>
        </w:rPr>
        <w:t>Булмаркет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3137">
        <w:rPr>
          <w:rFonts w:ascii="Times New Roman" w:hAnsi="Times New Roman"/>
          <w:sz w:val="24"/>
          <w:szCs w:val="24"/>
        </w:rPr>
        <w:t>груп</w:t>
      </w:r>
      <w:proofErr w:type="spellEnd"/>
      <w:r w:rsidRPr="00A33137">
        <w:rPr>
          <w:rFonts w:ascii="Times New Roman" w:hAnsi="Times New Roman"/>
          <w:sz w:val="24"/>
          <w:szCs w:val="24"/>
        </w:rPr>
        <w:t>“ АД, гр. Русе;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28. </w:t>
      </w:r>
      <w:proofErr w:type="spellStart"/>
      <w:r w:rsidRPr="00A33137">
        <w:rPr>
          <w:b/>
        </w:rPr>
        <w:t>Деана</w:t>
      </w:r>
      <w:proofErr w:type="spellEnd"/>
      <w:r w:rsidRPr="00A33137">
        <w:rPr>
          <w:b/>
        </w:rPr>
        <w:t xml:space="preserve"> Димова-Великова</w:t>
      </w:r>
      <w:r w:rsidRPr="00A33137">
        <w:t xml:space="preserve"> – Управител на СНЦ „Център Динамика“, гр. Русе - представител на юридическите лица с нестопанска цел, осъществяващи дейност в обществена полза на територията на Северен централен регион за планиране от ниво 2 от групата организации, работещи в сферата на равенството между мъжете и жените, </w:t>
      </w:r>
      <w:proofErr w:type="spellStart"/>
      <w:r w:rsidRPr="00A33137">
        <w:t>недискриминацията</w:t>
      </w:r>
      <w:proofErr w:type="spellEnd"/>
      <w:r w:rsidRPr="00A33137">
        <w:t xml:space="preserve">, равните възможности, социалното включване и интегрирането на </w:t>
      </w:r>
      <w:proofErr w:type="spellStart"/>
      <w:r w:rsidRPr="00A33137">
        <w:t>маргинализираните</w:t>
      </w:r>
      <w:proofErr w:type="spellEnd"/>
      <w:r w:rsidRPr="00A33137">
        <w:t xml:space="preserve"> групи;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Заместници:</w:t>
      </w:r>
      <w:r w:rsidRPr="00A33137">
        <w:t xml:space="preserve">  </w:t>
      </w:r>
    </w:p>
    <w:p w:rsidR="00F16C03" w:rsidRPr="00A33137" w:rsidRDefault="00F16C03" w:rsidP="00F16C03">
      <w:pPr>
        <w:pStyle w:val="ListParagraph"/>
        <w:numPr>
          <w:ilvl w:val="0"/>
          <w:numId w:val="12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>Мария Маринова</w:t>
      </w:r>
      <w:r w:rsidRPr="00A33137">
        <w:rPr>
          <w:rFonts w:ascii="Times New Roman" w:hAnsi="Times New Roman"/>
          <w:sz w:val="24"/>
          <w:szCs w:val="24"/>
        </w:rPr>
        <w:t xml:space="preserve"> – изпълнителен директор на СНЦ „МИГ-Лясковец-Стражица“, гр. Лясковец;</w:t>
      </w:r>
    </w:p>
    <w:p w:rsidR="00F16C03" w:rsidRPr="00A33137" w:rsidRDefault="00F16C03" w:rsidP="00F16C03">
      <w:pPr>
        <w:pStyle w:val="ListParagraph"/>
        <w:numPr>
          <w:ilvl w:val="0"/>
          <w:numId w:val="12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proofErr w:type="spellStart"/>
      <w:r w:rsidRPr="00A33137">
        <w:rPr>
          <w:rFonts w:ascii="Times New Roman" w:hAnsi="Times New Roman"/>
          <w:b/>
          <w:sz w:val="24"/>
          <w:szCs w:val="24"/>
        </w:rPr>
        <w:t>Кадрин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 xml:space="preserve"> Хасанов</w:t>
      </w:r>
      <w:r w:rsidRPr="00A33137">
        <w:rPr>
          <w:rFonts w:ascii="Times New Roman" w:hAnsi="Times New Roman"/>
          <w:sz w:val="24"/>
          <w:szCs w:val="24"/>
        </w:rPr>
        <w:t xml:space="preserve"> – член на ОС на СНЦ „Асоциация </w:t>
      </w:r>
      <w:proofErr w:type="spellStart"/>
      <w:r w:rsidRPr="00A33137">
        <w:rPr>
          <w:rFonts w:ascii="Times New Roman" w:hAnsi="Times New Roman"/>
          <w:sz w:val="24"/>
          <w:szCs w:val="24"/>
        </w:rPr>
        <w:t>Интегро</w:t>
      </w:r>
      <w:proofErr w:type="spellEnd"/>
      <w:r w:rsidRPr="00A33137">
        <w:rPr>
          <w:rFonts w:ascii="Times New Roman" w:hAnsi="Times New Roman"/>
          <w:sz w:val="24"/>
          <w:szCs w:val="24"/>
        </w:rPr>
        <w:t>“, гр. Разград;</w:t>
      </w:r>
    </w:p>
    <w:p w:rsidR="00F16C03" w:rsidRPr="00A33137" w:rsidRDefault="00F16C03" w:rsidP="00F16C03">
      <w:pPr>
        <w:pStyle w:val="ListParagraph"/>
        <w:numPr>
          <w:ilvl w:val="0"/>
          <w:numId w:val="12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lastRenderedPageBreak/>
        <w:t xml:space="preserve">Илко Бояджиев </w:t>
      </w:r>
      <w:r w:rsidRPr="00A33137">
        <w:rPr>
          <w:rFonts w:ascii="Times New Roman" w:hAnsi="Times New Roman"/>
          <w:sz w:val="24"/>
          <w:szCs w:val="24"/>
        </w:rPr>
        <w:t>– председател на УС на Фондация „Общност в помощ на зависимите“, гр. Габрово;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29. </w:t>
      </w:r>
      <w:r w:rsidRPr="00A33137">
        <w:rPr>
          <w:b/>
        </w:rPr>
        <w:t xml:space="preserve">проф. д-р Тодорка Стефанова </w:t>
      </w:r>
      <w:r w:rsidRPr="00A33137">
        <w:t>– председател на УС на Сдружение „Образователна палитра“, гр. Русе - представител на юридически лица с нестопанска цел, осъществяващи дейност в обществена полза на територията на Северен централен регион за планиране от ниво 2 от групата екологични организации и организации, работещи в сферата на образованието, науката и културата: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3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>Диана Йовчева</w:t>
      </w:r>
      <w:r w:rsidRPr="00A33137">
        <w:rPr>
          <w:rFonts w:ascii="Times New Roman" w:hAnsi="Times New Roman"/>
          <w:sz w:val="24"/>
          <w:szCs w:val="24"/>
        </w:rPr>
        <w:t xml:space="preserve"> – представител на </w:t>
      </w:r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>Сдружение „Образователна палитра“, гр. Русе</w:t>
      </w:r>
      <w:r w:rsidRPr="00A33137">
        <w:rPr>
          <w:rFonts w:ascii="Times New Roman" w:hAnsi="Times New Roman"/>
          <w:sz w:val="24"/>
          <w:szCs w:val="24"/>
        </w:rPr>
        <w:t>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30. </w:t>
      </w:r>
      <w:r w:rsidRPr="00A33137">
        <w:rPr>
          <w:b/>
        </w:rPr>
        <w:t xml:space="preserve">Гинка Георгиева </w:t>
      </w:r>
      <w:r w:rsidRPr="00A33137">
        <w:t>– Председател на УС на „</w:t>
      </w:r>
      <w:proofErr w:type="spellStart"/>
      <w:r w:rsidRPr="00A33137">
        <w:t>Бизнесцентър</w:t>
      </w:r>
      <w:proofErr w:type="spellEnd"/>
      <w:r w:rsidRPr="00A33137">
        <w:t xml:space="preserve"> – Исперих“, гр. Исперих - представител на юридически лица с нестопанска цел, осъществяващи дейност в обществена полза на територията на Северен централен регион за планиране от ниво 2 от групата агенции за регионално развитие;</w:t>
      </w:r>
    </w:p>
    <w:p w:rsidR="00F16C03" w:rsidRPr="00A33137" w:rsidRDefault="00F16C03" w:rsidP="00F16C03">
      <w:pPr>
        <w:spacing w:before="0" w:after="0"/>
        <w:ind w:right="-1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13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Веселина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Бастиянова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 – председател на УС на </w:t>
      </w:r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>Сдружение "Европейско Развитие за село Леденик", с. Леденик, Община Велико Търново</w:t>
      </w:r>
      <w:r w:rsidRPr="00A33137">
        <w:rPr>
          <w:rFonts w:ascii="Times New Roman" w:hAnsi="Times New Roman"/>
          <w:sz w:val="24"/>
          <w:szCs w:val="24"/>
        </w:rPr>
        <w:t>;</w:t>
      </w:r>
    </w:p>
    <w:p w:rsidR="00F16C03" w:rsidRPr="00A33137" w:rsidRDefault="00F16C03" w:rsidP="00F16C03">
      <w:pPr>
        <w:pStyle w:val="ListParagraph"/>
        <w:numPr>
          <w:ilvl w:val="0"/>
          <w:numId w:val="13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Петър Цанков </w:t>
      </w:r>
      <w:r w:rsidRPr="00A33137">
        <w:t xml:space="preserve">- </w:t>
      </w:r>
      <w:r w:rsidRPr="00A33137">
        <w:rPr>
          <w:rFonts w:ascii="Times New Roman" w:hAnsi="Times New Roman"/>
          <w:sz w:val="24"/>
        </w:rPr>
        <w:t>член на УС на СНЦ „</w:t>
      </w:r>
      <w:proofErr w:type="spellStart"/>
      <w:r w:rsidRPr="00A33137">
        <w:rPr>
          <w:rFonts w:ascii="Times New Roman" w:hAnsi="Times New Roman"/>
          <w:sz w:val="24"/>
        </w:rPr>
        <w:t>Бизнесцентър</w:t>
      </w:r>
      <w:proofErr w:type="spellEnd"/>
      <w:r w:rsidRPr="00A33137">
        <w:rPr>
          <w:rFonts w:ascii="Times New Roman" w:hAnsi="Times New Roman"/>
          <w:sz w:val="24"/>
        </w:rPr>
        <w:t xml:space="preserve"> – Исперих“, гр. Исперих;</w:t>
      </w:r>
    </w:p>
    <w:p w:rsidR="00F16C03" w:rsidRPr="00A33137" w:rsidRDefault="00F16C03" w:rsidP="00F16C03">
      <w:pPr>
        <w:pStyle w:val="ListParagraph"/>
        <w:numPr>
          <w:ilvl w:val="0"/>
          <w:numId w:val="13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>Невена Янкова -</w:t>
      </w:r>
      <w:r w:rsidRPr="00A33137">
        <w:t xml:space="preserve"> </w:t>
      </w:r>
      <w:r w:rsidRPr="00A33137">
        <w:rPr>
          <w:rFonts w:ascii="Times New Roman" w:hAnsi="Times New Roman"/>
          <w:sz w:val="24"/>
        </w:rPr>
        <w:t xml:space="preserve">член на УС на </w:t>
      </w:r>
      <w:r w:rsidRPr="00A33137">
        <w:rPr>
          <w:rFonts w:ascii="Times New Roman" w:eastAsia="Times New Roman" w:hAnsi="Times New Roman"/>
          <w:sz w:val="24"/>
          <w:szCs w:val="24"/>
          <w:lang w:eastAsia="bg-BG"/>
        </w:rPr>
        <w:t>Сдружение "Европейско Развитие за село Леденик", с. Леденик, Община Велико Търново</w:t>
      </w:r>
      <w:r>
        <w:rPr>
          <w:rFonts w:ascii="Times New Roman" w:hAnsi="Times New Roman"/>
          <w:sz w:val="24"/>
          <w:szCs w:val="24"/>
        </w:rPr>
        <w:t>.</w:t>
      </w:r>
    </w:p>
    <w:p w:rsidR="00F16C03" w:rsidRPr="00A33137" w:rsidRDefault="00F16C03" w:rsidP="00F16C03">
      <w:pPr>
        <w:tabs>
          <w:tab w:val="left" w:pos="1701"/>
        </w:tabs>
        <w:spacing w:before="0" w:after="0"/>
        <w:ind w:left="1429" w:right="-1" w:firstLine="0"/>
        <w:jc w:val="both"/>
      </w:pPr>
    </w:p>
    <w:p w:rsidR="00F16C03" w:rsidRDefault="00F16C03" w:rsidP="00F16C03">
      <w:pPr>
        <w:spacing w:before="0" w:after="0"/>
        <w:ind w:right="-1" w:firstLine="709"/>
        <w:jc w:val="both"/>
        <w:rPr>
          <w:b/>
        </w:rPr>
      </w:pPr>
      <w:r w:rsidRPr="00A33137">
        <w:rPr>
          <w:b/>
        </w:rPr>
        <w:t>III. Наблюдатели по чл.18, ал.13, т.1-5 от Закона за регионалното развитие (ЗРР), единствено с право на съвещателен глас: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</w:rPr>
      </w:pP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31. </w:t>
      </w:r>
      <w:r w:rsidRPr="00A33137">
        <w:rPr>
          <w:b/>
        </w:rPr>
        <w:t xml:space="preserve">Добринка Кръстева – </w:t>
      </w:r>
      <w:r w:rsidRPr="00A33137">
        <w:t>началник отдел „Наблюдение и анализ“, Дирекция „Централно координационно звено“, Администрация на Министерски съвет;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4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</w:rPr>
        <w:t>Ангел Сираков</w:t>
      </w:r>
      <w:r w:rsidRPr="00A33137">
        <w:rPr>
          <w:rFonts w:ascii="Times New Roman" w:hAnsi="Times New Roman"/>
          <w:sz w:val="24"/>
        </w:rPr>
        <w:t xml:space="preserve"> – началник на сектор „Политики и програми за устойчив растеж“, представител на Дирекция „ЦКЗ“, Администрация на Министерски съвет</w:t>
      </w:r>
      <w:r w:rsidRPr="00A33137">
        <w:rPr>
          <w:rFonts w:ascii="Times New Roman" w:hAnsi="Times New Roman"/>
          <w:sz w:val="24"/>
          <w:szCs w:val="24"/>
        </w:rPr>
        <w:t>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lastRenderedPageBreak/>
        <w:t xml:space="preserve">32. </w:t>
      </w:r>
      <w:r w:rsidRPr="00A33137">
        <w:rPr>
          <w:b/>
        </w:rPr>
        <w:t>Владислав Иванов</w:t>
      </w:r>
      <w:r w:rsidRPr="00A33137">
        <w:t xml:space="preserve"> – директор на дирекция „Одитна дейност“, ИА „Одит на средствата от ЕС“ към Министерство на финансите;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4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</w:rPr>
        <w:t>Виолета Николова</w:t>
      </w:r>
      <w:r w:rsidRPr="00A33137">
        <w:rPr>
          <w:rFonts w:ascii="Times New Roman" w:hAnsi="Times New Roman"/>
          <w:sz w:val="24"/>
        </w:rPr>
        <w:t xml:space="preserve"> – началник на отдел „Одити на средствата по регионална политика“, ИА „Одит на средствата от ЕС“ към Министерство на финансите</w:t>
      </w:r>
      <w:r w:rsidRPr="00A33137">
        <w:rPr>
          <w:rFonts w:ascii="Times New Roman" w:hAnsi="Times New Roman"/>
          <w:sz w:val="24"/>
          <w:szCs w:val="24"/>
        </w:rPr>
        <w:t>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33. </w:t>
      </w:r>
      <w:r w:rsidRPr="00A33137">
        <w:rPr>
          <w:b/>
        </w:rPr>
        <w:t>Валери Найденов</w:t>
      </w:r>
      <w:r w:rsidRPr="00A33137">
        <w:t xml:space="preserve"> – началник отдел „Административно-териториално устройство“, дирекция „Устройство на територията и административно-териториално устройство“ („УТАТУ“), представител на Министерство на регионалното развитие и благоустройството;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Веселка Петрова </w:t>
      </w:r>
      <w:r w:rsidRPr="00A33137">
        <w:rPr>
          <w:rFonts w:ascii="Times New Roman" w:hAnsi="Times New Roman"/>
          <w:sz w:val="24"/>
          <w:szCs w:val="24"/>
        </w:rPr>
        <w:t>– държавен експерт в отдел „Административно-териториално устройство“, дирекция „УТАТУ“, представител на Министерство на регионалното развитие и благоустройството;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34. </w:t>
      </w:r>
      <w:r w:rsidRPr="00A33137">
        <w:rPr>
          <w:b/>
        </w:rPr>
        <w:t>Любомир Попов</w:t>
      </w:r>
      <w:r w:rsidRPr="00A33137">
        <w:t xml:space="preserve"> – главен експерт в Дирекция „Финанси на общините“, Министерство на  финансите;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35. </w:t>
      </w:r>
      <w:r w:rsidRPr="00A33137">
        <w:rPr>
          <w:b/>
        </w:rPr>
        <w:t>Филип Попов</w:t>
      </w:r>
      <w:r w:rsidRPr="00A33137">
        <w:t xml:space="preserve"> – заместник-министър на вътрешните работи, </w:t>
      </w:r>
      <w:proofErr w:type="spellStart"/>
      <w:r w:rsidRPr="00A33137">
        <w:t>Mинистерство</w:t>
      </w:r>
      <w:proofErr w:type="spellEnd"/>
      <w:r w:rsidRPr="00A33137">
        <w:t xml:space="preserve"> на вътрешните работи;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36. </w:t>
      </w:r>
      <w:r w:rsidRPr="00A33137">
        <w:rPr>
          <w:b/>
        </w:rPr>
        <w:t>Павлета Терзийска</w:t>
      </w:r>
      <w:r w:rsidRPr="00A33137">
        <w:t xml:space="preserve"> – дипломатически служител II-</w:t>
      </w:r>
      <w:proofErr w:type="spellStart"/>
      <w:r w:rsidRPr="00A33137">
        <w:t>ра</w:t>
      </w:r>
      <w:proofErr w:type="spellEnd"/>
      <w:r w:rsidRPr="00A33137">
        <w:t xml:space="preserve"> степен, Министерство на  външните работи;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>Камелия Димитрова</w:t>
      </w:r>
      <w:r w:rsidRPr="00A33137">
        <w:rPr>
          <w:rFonts w:ascii="Times New Roman" w:hAnsi="Times New Roman"/>
          <w:sz w:val="24"/>
          <w:szCs w:val="24"/>
        </w:rPr>
        <w:t xml:space="preserve"> – дипломатически служител I-ва степен, Министерство на  външните работи;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37. </w:t>
      </w:r>
      <w:r w:rsidRPr="00A33137">
        <w:rPr>
          <w:b/>
        </w:rPr>
        <w:t>Евгени Господинов</w:t>
      </w:r>
      <w:r w:rsidRPr="00A33137">
        <w:t xml:space="preserve"> – главен експерт в отдел “Международни програми и проекти“, дирекция „Стратегическо развитие и програми“, Министерство на правосъдието;</w:t>
      </w:r>
    </w:p>
    <w:p w:rsidR="00F16C03" w:rsidRPr="00A33137" w:rsidRDefault="00F16C03" w:rsidP="00F16C03">
      <w:pPr>
        <w:spacing w:before="0" w:after="0"/>
        <w:ind w:right="-1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7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Анета </w:t>
      </w:r>
      <w:proofErr w:type="spellStart"/>
      <w:r w:rsidRPr="00A33137">
        <w:rPr>
          <w:rFonts w:ascii="Times New Roman" w:hAnsi="Times New Roman"/>
          <w:b/>
          <w:sz w:val="24"/>
          <w:szCs w:val="24"/>
        </w:rPr>
        <w:t>Джорина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>-Цонева</w:t>
      </w:r>
      <w:r w:rsidRPr="00A33137">
        <w:rPr>
          <w:rFonts w:ascii="Times New Roman" w:hAnsi="Times New Roman"/>
          <w:sz w:val="24"/>
          <w:szCs w:val="24"/>
        </w:rPr>
        <w:t xml:space="preserve"> – главен експерт в отдел „Международни програми и проекти“, дирекция „Стратегическо развитие и програми“, Министерство на правосъдието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lastRenderedPageBreak/>
        <w:t xml:space="preserve">38. </w:t>
      </w:r>
      <w:proofErr w:type="spellStart"/>
      <w:r w:rsidRPr="00A33137">
        <w:rPr>
          <w:b/>
        </w:rPr>
        <w:t>Подп</w:t>
      </w:r>
      <w:proofErr w:type="spellEnd"/>
      <w:r w:rsidRPr="00A33137">
        <w:rPr>
          <w:b/>
        </w:rPr>
        <w:t>. Росен Михайлов</w:t>
      </w:r>
      <w:r w:rsidRPr="00A33137">
        <w:t xml:space="preserve"> – заместник-началник на Военно окръжие I степен- Русе, Министерство на отбраната; 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 xml:space="preserve">Заместници: </w:t>
      </w:r>
    </w:p>
    <w:p w:rsidR="00F16C03" w:rsidRPr="00A33137" w:rsidRDefault="00F16C03" w:rsidP="00F16C03">
      <w:pPr>
        <w:pStyle w:val="ListParagraph"/>
        <w:numPr>
          <w:ilvl w:val="0"/>
          <w:numId w:val="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Майор Пламена Николова </w:t>
      </w:r>
      <w:r w:rsidRPr="00A33137">
        <w:rPr>
          <w:rFonts w:ascii="Times New Roman" w:hAnsi="Times New Roman"/>
          <w:sz w:val="24"/>
          <w:szCs w:val="24"/>
        </w:rPr>
        <w:t>– началник на Военно окръжие II степен – Разград;</w:t>
      </w:r>
    </w:p>
    <w:p w:rsidR="00F16C03" w:rsidRPr="00A33137" w:rsidRDefault="00F16C03" w:rsidP="00F16C03">
      <w:pPr>
        <w:pStyle w:val="ListParagraph"/>
        <w:numPr>
          <w:ilvl w:val="0"/>
          <w:numId w:val="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3137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>. Веселин Тинков</w:t>
      </w:r>
      <w:r w:rsidRPr="00A33137">
        <w:rPr>
          <w:rFonts w:ascii="Times New Roman" w:hAnsi="Times New Roman"/>
          <w:sz w:val="24"/>
          <w:szCs w:val="24"/>
        </w:rPr>
        <w:t xml:space="preserve"> – началник на Военно окръжие II степен -Велико Търново;</w:t>
      </w:r>
    </w:p>
    <w:p w:rsidR="00F16C03" w:rsidRPr="00A33137" w:rsidRDefault="00F16C03" w:rsidP="00F16C03">
      <w:pPr>
        <w:pStyle w:val="ListParagraph"/>
        <w:numPr>
          <w:ilvl w:val="0"/>
          <w:numId w:val="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3137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A33137">
        <w:rPr>
          <w:rFonts w:ascii="Times New Roman" w:hAnsi="Times New Roman"/>
          <w:b/>
          <w:sz w:val="24"/>
          <w:szCs w:val="24"/>
        </w:rPr>
        <w:t>. Георги Георгиев</w:t>
      </w:r>
      <w:r w:rsidRPr="00A33137">
        <w:rPr>
          <w:rFonts w:ascii="Times New Roman" w:hAnsi="Times New Roman"/>
          <w:sz w:val="24"/>
          <w:szCs w:val="24"/>
        </w:rPr>
        <w:t xml:space="preserve"> – началник на Военно окръжие II степен- Габрово;</w:t>
      </w:r>
    </w:p>
    <w:p w:rsidR="00F16C03" w:rsidRPr="00A33137" w:rsidRDefault="00F16C03" w:rsidP="00F16C03">
      <w:pPr>
        <w:pStyle w:val="ListParagraph"/>
        <w:numPr>
          <w:ilvl w:val="0"/>
          <w:numId w:val="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3137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A33137">
        <w:rPr>
          <w:rFonts w:ascii="Times New Roman" w:hAnsi="Times New Roman"/>
          <w:sz w:val="24"/>
          <w:szCs w:val="24"/>
        </w:rPr>
        <w:t xml:space="preserve">. </w:t>
      </w:r>
      <w:r w:rsidRPr="00A33137">
        <w:rPr>
          <w:rFonts w:ascii="Times New Roman" w:hAnsi="Times New Roman"/>
          <w:b/>
          <w:sz w:val="24"/>
          <w:szCs w:val="24"/>
        </w:rPr>
        <w:t>Ивайло Александров</w:t>
      </w:r>
      <w:r w:rsidRPr="00A33137">
        <w:rPr>
          <w:rFonts w:ascii="Times New Roman" w:hAnsi="Times New Roman"/>
          <w:sz w:val="24"/>
          <w:szCs w:val="24"/>
        </w:rPr>
        <w:t xml:space="preserve"> - началник на Военно окръжие II степен – Силистра.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39. </w:t>
      </w:r>
      <w:r w:rsidRPr="00A33137">
        <w:rPr>
          <w:b/>
        </w:rPr>
        <w:t>акад. Николай Витанов</w:t>
      </w:r>
      <w:r w:rsidRPr="00A33137">
        <w:t xml:space="preserve"> – заместник-министър на образованието и науката, представител</w:t>
      </w:r>
      <w:r w:rsidRPr="00A33137">
        <w:rPr>
          <w:b/>
        </w:rPr>
        <w:t xml:space="preserve"> </w:t>
      </w:r>
      <w:r w:rsidRPr="00A33137">
        <w:t>на Министерство на образованието и науката;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rPr>
          <w:i/>
        </w:rPr>
        <w:t>Заместник:</w:t>
      </w:r>
      <w:r w:rsidRPr="00A33137"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8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Нели Ненчева – </w:t>
      </w:r>
      <w:r w:rsidRPr="00A33137">
        <w:rPr>
          <w:rFonts w:ascii="Times New Roman" w:hAnsi="Times New Roman"/>
          <w:sz w:val="24"/>
          <w:szCs w:val="24"/>
        </w:rPr>
        <w:t>главен експерт в отдел „Политики за стратегическо развитие“ на дирекция „Политики за стратегическо развитие, квалификация и кариерно развитие“,</w:t>
      </w:r>
      <w:r w:rsidRPr="00A33137">
        <w:rPr>
          <w:rFonts w:ascii="Times New Roman" w:hAnsi="Times New Roman"/>
          <w:b/>
          <w:sz w:val="24"/>
          <w:szCs w:val="24"/>
        </w:rPr>
        <w:t xml:space="preserve"> </w:t>
      </w:r>
      <w:r w:rsidRPr="00A33137">
        <w:rPr>
          <w:rFonts w:ascii="Times New Roman" w:hAnsi="Times New Roman"/>
          <w:sz w:val="24"/>
          <w:szCs w:val="24"/>
        </w:rPr>
        <w:t>Министерство на образованието и науката;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40. </w:t>
      </w:r>
      <w:r w:rsidRPr="00A33137">
        <w:rPr>
          <w:b/>
        </w:rPr>
        <w:t>Георги Янков</w:t>
      </w:r>
      <w:r w:rsidRPr="00A33137">
        <w:t xml:space="preserve"> – началник на отдел „Верификация - Северен“, представител на Министерство на труда и социалната политика;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41. </w:t>
      </w:r>
      <w:r w:rsidRPr="00A33137">
        <w:rPr>
          <w:b/>
        </w:rPr>
        <w:t xml:space="preserve">Александър </w:t>
      </w:r>
      <w:proofErr w:type="spellStart"/>
      <w:r w:rsidRPr="00A33137">
        <w:rPr>
          <w:b/>
        </w:rPr>
        <w:t>Йоловски</w:t>
      </w:r>
      <w:proofErr w:type="spellEnd"/>
      <w:r w:rsidRPr="00A33137">
        <w:rPr>
          <w:b/>
        </w:rPr>
        <w:t xml:space="preserve"> – </w:t>
      </w:r>
      <w:r w:rsidRPr="00A33137">
        <w:t>заместник-министър на електронното управление, Министерство на електронното управление;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  <w:i/>
        </w:rPr>
      </w:pPr>
      <w:r w:rsidRPr="00A33137">
        <w:rPr>
          <w:i/>
        </w:rPr>
        <w:t>Заместник:</w:t>
      </w:r>
      <w:r w:rsidRPr="00A33137">
        <w:rPr>
          <w:b/>
          <w:i/>
        </w:rPr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hanging="278"/>
        <w:jc w:val="both"/>
        <w:rPr>
          <w:b/>
          <w:sz w:val="24"/>
        </w:rPr>
      </w:pPr>
      <w:r w:rsidRPr="00A33137">
        <w:rPr>
          <w:rFonts w:ascii="Times New Roman" w:hAnsi="Times New Roman"/>
          <w:b/>
          <w:sz w:val="24"/>
        </w:rPr>
        <w:t xml:space="preserve">Румен Иванов – </w:t>
      </w:r>
      <w:r w:rsidRPr="00A33137">
        <w:rPr>
          <w:rFonts w:ascii="Times New Roman" w:hAnsi="Times New Roman"/>
          <w:sz w:val="24"/>
        </w:rPr>
        <w:t>държавен експерт в отдел „Области на политики за електронно управление“, дирекция „ПЕУ“ към Министерство на електронното управление;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42. </w:t>
      </w:r>
      <w:r w:rsidRPr="00A33137">
        <w:rPr>
          <w:b/>
        </w:rPr>
        <w:t>Иван Господинов</w:t>
      </w:r>
      <w:r w:rsidRPr="00A33137">
        <w:t xml:space="preserve"> – държавен експерт в отдел „Проекти и програми, финансирани по Европейски структурни и инвестиционни фондове“, дирекция „Изпълнение на проекти, програми и стратегии“, Министерство на здравеопазването;</w:t>
      </w:r>
    </w:p>
    <w:p w:rsidR="00E3291B" w:rsidRDefault="00E3291B" w:rsidP="00F16C03">
      <w:pPr>
        <w:spacing w:before="0" w:after="0"/>
        <w:ind w:right="-1" w:firstLine="709"/>
        <w:jc w:val="both"/>
        <w:rPr>
          <w:i/>
        </w:rPr>
      </w:pPr>
    </w:p>
    <w:p w:rsidR="00E3291B" w:rsidRDefault="00E3291B" w:rsidP="00F16C03">
      <w:pPr>
        <w:spacing w:before="0" w:after="0"/>
        <w:ind w:right="-1" w:firstLine="709"/>
        <w:jc w:val="both"/>
        <w:rPr>
          <w:i/>
        </w:rPr>
      </w:pPr>
    </w:p>
    <w:p w:rsidR="00F16C03" w:rsidRPr="00A33137" w:rsidRDefault="00F16C03" w:rsidP="00F16C03">
      <w:pPr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lastRenderedPageBreak/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 xml:space="preserve">Антоанета Димова </w:t>
      </w:r>
      <w:r w:rsidRPr="00A33137">
        <w:rPr>
          <w:rFonts w:ascii="Times New Roman" w:hAnsi="Times New Roman"/>
          <w:sz w:val="24"/>
          <w:szCs w:val="24"/>
        </w:rPr>
        <w:t>– началник отдел „Проекти и програми, финансирани по Европейски структурни и инвестиционни фондове“, дирекция „Изпълнение на проекти, програми и стратегии“, Министерство на здравеопазването;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43. </w:t>
      </w:r>
      <w:r w:rsidRPr="00A33137">
        <w:rPr>
          <w:b/>
        </w:rPr>
        <w:t>Виктор Атанасов</w:t>
      </w:r>
      <w:r w:rsidRPr="00A33137">
        <w:t xml:space="preserve"> – заместник-министър на околната среда и водите, Министерство на околната среда и водите;</w:t>
      </w:r>
    </w:p>
    <w:p w:rsidR="00F16C03" w:rsidRPr="00A33137" w:rsidRDefault="00F16C03" w:rsidP="00F16C03">
      <w:pPr>
        <w:tabs>
          <w:tab w:val="left" w:pos="426"/>
        </w:tabs>
        <w:spacing w:before="0" w:after="0"/>
        <w:ind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426"/>
          <w:tab w:val="left" w:pos="1701"/>
        </w:tabs>
        <w:spacing w:before="0" w:after="0" w:line="360" w:lineRule="auto"/>
        <w:ind w:left="1701" w:hanging="272"/>
        <w:jc w:val="both"/>
        <w:rPr>
          <w:i/>
        </w:rPr>
      </w:pPr>
      <w:r w:rsidRPr="00A33137">
        <w:rPr>
          <w:rFonts w:ascii="Times New Roman" w:hAnsi="Times New Roman"/>
          <w:b/>
          <w:sz w:val="24"/>
          <w:szCs w:val="24"/>
        </w:rPr>
        <w:t xml:space="preserve">Мая Радева – </w:t>
      </w:r>
      <w:r w:rsidRPr="00A33137">
        <w:rPr>
          <w:rFonts w:ascii="Times New Roman" w:hAnsi="Times New Roman"/>
          <w:sz w:val="24"/>
          <w:szCs w:val="24"/>
        </w:rPr>
        <w:t>директор на Регионална инспекция по околната среда и водите – Велико Търново, Министерство на околната среда и водите;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snapToGrid w:val="0"/>
          <w:lang w:eastAsia="en-GB"/>
        </w:rPr>
      </w:pPr>
      <w:r w:rsidRPr="00A33137">
        <w:t>44.</w:t>
      </w:r>
      <w:r w:rsidRPr="00A33137">
        <w:rPr>
          <w:snapToGrid w:val="0"/>
          <w:lang w:eastAsia="en-GB"/>
        </w:rPr>
        <w:t xml:space="preserve"> </w:t>
      </w:r>
      <w:r w:rsidRPr="00A33137">
        <w:rPr>
          <w:b/>
          <w:snapToGrid w:val="0"/>
          <w:lang w:eastAsia="en-GB"/>
        </w:rPr>
        <w:t>Илияна Марковска</w:t>
      </w:r>
      <w:r w:rsidRPr="00A33137">
        <w:rPr>
          <w:snapToGrid w:val="0"/>
          <w:lang w:eastAsia="en-GB"/>
        </w:rPr>
        <w:t xml:space="preserve"> – главен експерт в дирекция „Развитие на селските райони“, Министерство на земеделието и храните;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  <w:i/>
        </w:rPr>
      </w:pPr>
      <w:r w:rsidRPr="00A33137">
        <w:rPr>
          <w:i/>
        </w:rPr>
        <w:t>Заместник:</w:t>
      </w:r>
      <w:r w:rsidRPr="00A33137">
        <w:rPr>
          <w:b/>
          <w:i/>
        </w:rPr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hanging="278"/>
        <w:jc w:val="both"/>
      </w:pPr>
      <w:r w:rsidRPr="00A33137">
        <w:rPr>
          <w:rFonts w:ascii="Times New Roman" w:hAnsi="Times New Roman"/>
          <w:b/>
          <w:sz w:val="24"/>
          <w:szCs w:val="24"/>
        </w:rPr>
        <w:t>Мария Стоянова</w:t>
      </w:r>
      <w:r w:rsidRPr="00A33137">
        <w:rPr>
          <w:rFonts w:ascii="Times New Roman" w:hAnsi="Times New Roman"/>
          <w:sz w:val="24"/>
          <w:szCs w:val="24"/>
        </w:rPr>
        <w:t xml:space="preserve"> </w:t>
      </w:r>
      <w:r w:rsidRPr="00A33137">
        <w:rPr>
          <w:rFonts w:ascii="Times New Roman" w:hAnsi="Times New Roman"/>
          <w:b/>
          <w:sz w:val="24"/>
          <w:szCs w:val="24"/>
        </w:rPr>
        <w:t xml:space="preserve">– </w:t>
      </w:r>
      <w:r w:rsidRPr="00A33137">
        <w:rPr>
          <w:rFonts w:ascii="Times New Roman" w:hAnsi="Times New Roman"/>
          <w:sz w:val="24"/>
          <w:szCs w:val="24"/>
        </w:rPr>
        <w:t>главен експерт в дирекция “Развитие на селските райони”, Министерство на земеделието и храните;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45. </w:t>
      </w:r>
      <w:r w:rsidRPr="00A33137">
        <w:rPr>
          <w:b/>
        </w:rPr>
        <w:t xml:space="preserve">Валерия </w:t>
      </w:r>
      <w:proofErr w:type="spellStart"/>
      <w:r w:rsidRPr="00A33137">
        <w:rPr>
          <w:b/>
        </w:rPr>
        <w:t>Низамова</w:t>
      </w:r>
      <w:proofErr w:type="spellEnd"/>
      <w:r w:rsidRPr="00A33137">
        <w:rPr>
          <w:b/>
        </w:rPr>
        <w:t xml:space="preserve"> </w:t>
      </w:r>
      <w:r w:rsidRPr="00A33137">
        <w:t xml:space="preserve"> – главен експерт в дирекция „Национална транспортна политика“, Министерство на транспорта и съобщенията;</w:t>
      </w:r>
    </w:p>
    <w:p w:rsidR="00F16C03" w:rsidRPr="00A33137" w:rsidRDefault="00F16C03" w:rsidP="00F16C03">
      <w:pPr>
        <w:spacing w:before="0" w:after="0"/>
        <w:ind w:right="-1" w:firstLine="709"/>
        <w:jc w:val="both"/>
        <w:rPr>
          <w:b/>
          <w:i/>
        </w:rPr>
      </w:pPr>
      <w:r w:rsidRPr="00A33137">
        <w:rPr>
          <w:i/>
        </w:rPr>
        <w:t>Заместник:</w:t>
      </w:r>
      <w:r w:rsidRPr="00A33137">
        <w:rPr>
          <w:b/>
          <w:i/>
        </w:rPr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hanging="278"/>
        <w:jc w:val="both"/>
      </w:pPr>
      <w:r w:rsidRPr="00A33137">
        <w:rPr>
          <w:rFonts w:ascii="Times New Roman" w:hAnsi="Times New Roman"/>
          <w:b/>
          <w:sz w:val="24"/>
          <w:szCs w:val="24"/>
        </w:rPr>
        <w:t>Милен Минчев</w:t>
      </w:r>
      <w:r w:rsidRPr="00A33137">
        <w:rPr>
          <w:rFonts w:ascii="Times New Roman" w:hAnsi="Times New Roman"/>
          <w:sz w:val="24"/>
          <w:szCs w:val="24"/>
        </w:rPr>
        <w:t xml:space="preserve"> </w:t>
      </w:r>
      <w:r w:rsidRPr="00A33137">
        <w:rPr>
          <w:rFonts w:ascii="Times New Roman" w:hAnsi="Times New Roman"/>
          <w:b/>
          <w:sz w:val="24"/>
          <w:szCs w:val="24"/>
        </w:rPr>
        <w:t>–</w:t>
      </w:r>
      <w:r w:rsidRPr="00A33137">
        <w:rPr>
          <w:rFonts w:ascii="Times New Roman" w:hAnsi="Times New Roman"/>
          <w:sz w:val="24"/>
          <w:szCs w:val="24"/>
        </w:rPr>
        <w:t xml:space="preserve"> главен експерт в дирекция „Национална транспортна политика“, Министерство на транспорта и съобщенията;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46. </w:t>
      </w:r>
      <w:r w:rsidRPr="00A33137">
        <w:rPr>
          <w:b/>
        </w:rPr>
        <w:t>Желяз Енев</w:t>
      </w:r>
      <w:r w:rsidRPr="00A33137">
        <w:t xml:space="preserve"> - директор на дирекция „Икономическа политика“, Министерство на икономиката и индустрията;</w:t>
      </w:r>
    </w:p>
    <w:p w:rsidR="00F16C03" w:rsidRPr="00A33137" w:rsidRDefault="00F16C03" w:rsidP="00F16C03">
      <w:pPr>
        <w:spacing w:before="0" w:after="0"/>
        <w:ind w:right="-1"/>
        <w:jc w:val="both"/>
        <w:rPr>
          <w:b/>
          <w:i/>
        </w:rPr>
      </w:pPr>
      <w:r w:rsidRPr="00A33137">
        <w:rPr>
          <w:i/>
        </w:rPr>
        <w:t>Заместник:</w:t>
      </w:r>
      <w:r w:rsidRPr="00A33137">
        <w:rPr>
          <w:b/>
          <w:i/>
        </w:rPr>
        <w:t xml:space="preserve"> </w:t>
      </w:r>
    </w:p>
    <w:p w:rsidR="00F16C03" w:rsidRPr="00A33137" w:rsidRDefault="00F16C03" w:rsidP="00F16C03">
      <w:pPr>
        <w:pStyle w:val="ListParagraph"/>
        <w:numPr>
          <w:ilvl w:val="0"/>
          <w:numId w:val="10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A33137">
        <w:rPr>
          <w:rFonts w:ascii="Times New Roman" w:hAnsi="Times New Roman"/>
          <w:b/>
          <w:sz w:val="24"/>
          <w:szCs w:val="24"/>
        </w:rPr>
        <w:t>Мартин Райчев</w:t>
      </w:r>
      <w:r w:rsidRPr="00A33137">
        <w:rPr>
          <w:rFonts w:ascii="Times New Roman" w:hAnsi="Times New Roman"/>
          <w:sz w:val="24"/>
          <w:szCs w:val="24"/>
        </w:rPr>
        <w:t xml:space="preserve"> – главен експерт в отдел „Политика за развитие на индустриалните паркове“, дирекция „Икономическа политика“, Министерство на икономиката и индустрията;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47. </w:t>
      </w:r>
      <w:r w:rsidRPr="00A33137">
        <w:rPr>
          <w:b/>
        </w:rPr>
        <w:t xml:space="preserve">Мартин Илиев – </w:t>
      </w:r>
      <w:r w:rsidRPr="00A33137">
        <w:t>старши експерт в дирекция „Корпоративно управление в енергетиката“, Министерство на енергетиката;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48. </w:t>
      </w:r>
      <w:r w:rsidRPr="00A33137">
        <w:rPr>
          <w:b/>
        </w:rPr>
        <w:t xml:space="preserve">Илияна Илиева – </w:t>
      </w:r>
      <w:r w:rsidRPr="00A33137">
        <w:t>главен директор на Главна дирекция „Европейски фондове за конкурентоспособност (ГДЕФК)“, Министерство на иновациите и растежа (МИР);</w:t>
      </w:r>
    </w:p>
    <w:p w:rsidR="00F16C03" w:rsidRPr="00A33137" w:rsidRDefault="00F16C03" w:rsidP="00F16C03">
      <w:pPr>
        <w:tabs>
          <w:tab w:val="left" w:pos="426"/>
        </w:tabs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lastRenderedPageBreak/>
        <w:t>Заместници: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A33137">
        <w:rPr>
          <w:rFonts w:ascii="Times New Roman" w:hAnsi="Times New Roman"/>
          <w:b/>
          <w:sz w:val="24"/>
        </w:rPr>
        <w:t xml:space="preserve">Николай </w:t>
      </w:r>
      <w:proofErr w:type="spellStart"/>
      <w:r w:rsidRPr="00A33137">
        <w:rPr>
          <w:rFonts w:ascii="Times New Roman" w:hAnsi="Times New Roman"/>
          <w:b/>
          <w:sz w:val="24"/>
        </w:rPr>
        <w:t>Карамихов</w:t>
      </w:r>
      <w:proofErr w:type="spellEnd"/>
      <w:r w:rsidRPr="00A33137">
        <w:rPr>
          <w:rFonts w:ascii="Times New Roman" w:hAnsi="Times New Roman"/>
          <w:b/>
          <w:sz w:val="24"/>
        </w:rPr>
        <w:t xml:space="preserve"> </w:t>
      </w:r>
      <w:r w:rsidRPr="00A33137">
        <w:rPr>
          <w:rFonts w:ascii="Times New Roman" w:hAnsi="Times New Roman"/>
          <w:sz w:val="24"/>
        </w:rPr>
        <w:t>– държавен експерт в дирекция „Политики и анализи“, ГДЕФК, МИР</w:t>
      </w:r>
      <w:r w:rsidRPr="00A33137">
        <w:rPr>
          <w:sz w:val="24"/>
        </w:rPr>
        <w:t>;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A33137">
        <w:rPr>
          <w:rFonts w:ascii="Times New Roman" w:hAnsi="Times New Roman"/>
          <w:b/>
          <w:sz w:val="24"/>
        </w:rPr>
        <w:t>Десислава Петрова-</w:t>
      </w:r>
      <w:proofErr w:type="spellStart"/>
      <w:r w:rsidRPr="00A33137">
        <w:rPr>
          <w:rFonts w:ascii="Times New Roman" w:hAnsi="Times New Roman"/>
          <w:b/>
          <w:sz w:val="24"/>
        </w:rPr>
        <w:t>Текнеджиева</w:t>
      </w:r>
      <w:proofErr w:type="spellEnd"/>
      <w:r w:rsidRPr="00A33137">
        <w:rPr>
          <w:rFonts w:ascii="Times New Roman" w:hAnsi="Times New Roman"/>
          <w:b/>
          <w:sz w:val="24"/>
        </w:rPr>
        <w:t xml:space="preserve"> – </w:t>
      </w:r>
      <w:r w:rsidRPr="00A33137">
        <w:rPr>
          <w:rFonts w:ascii="Times New Roman" w:hAnsi="Times New Roman"/>
          <w:sz w:val="24"/>
        </w:rPr>
        <w:t>държавен експерт в Програма „Научни изследвания, иновации и дигитализация за интелигентна трансформация“, отдел „Програмиране“, ГДЕФК, МИР.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49. </w:t>
      </w:r>
      <w:r w:rsidRPr="00A33137">
        <w:rPr>
          <w:b/>
        </w:rPr>
        <w:t>Венелина Червенкова</w:t>
      </w:r>
      <w:r w:rsidRPr="00A33137">
        <w:t xml:space="preserve"> – началник на отдел „Развитие на отделните видове туризъм“ в дирекция „Туристическа политика“, Министерство на туризма;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50. </w:t>
      </w:r>
      <w:r w:rsidRPr="00A33137">
        <w:rPr>
          <w:b/>
        </w:rPr>
        <w:t xml:space="preserve">Елеонора </w:t>
      </w:r>
      <w:proofErr w:type="spellStart"/>
      <w:r w:rsidRPr="00A33137">
        <w:rPr>
          <w:b/>
        </w:rPr>
        <w:t>Гурбанова-Ибришимова</w:t>
      </w:r>
      <w:proofErr w:type="spellEnd"/>
      <w:r w:rsidRPr="00A33137">
        <w:t xml:space="preserve"> – главен експерт в дирекция „Регионална координация и контрол“, Министерство на младежта и спорта;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51. </w:t>
      </w:r>
      <w:r w:rsidRPr="00A33137">
        <w:rPr>
          <w:b/>
        </w:rPr>
        <w:t xml:space="preserve">Георги Султанов – </w:t>
      </w:r>
      <w:r w:rsidRPr="00A33137">
        <w:t>заместник-министър на културата, представител на Министерство на културата;</w:t>
      </w:r>
    </w:p>
    <w:p w:rsidR="00F16C03" w:rsidRPr="00A33137" w:rsidRDefault="00F16C03" w:rsidP="00F16C03">
      <w:pPr>
        <w:tabs>
          <w:tab w:val="left" w:pos="426"/>
        </w:tabs>
        <w:spacing w:before="0" w:after="0"/>
        <w:ind w:right="-1" w:firstLine="709"/>
        <w:jc w:val="both"/>
        <w:rPr>
          <w:i/>
        </w:rPr>
      </w:pPr>
      <w:r w:rsidRPr="00A33137">
        <w:rPr>
          <w:i/>
        </w:rPr>
        <w:t>Заместник:</w:t>
      </w:r>
    </w:p>
    <w:p w:rsidR="00F16C03" w:rsidRPr="00A33137" w:rsidRDefault="00F16C03" w:rsidP="00F16C03">
      <w:pPr>
        <w:pStyle w:val="ListParagraph"/>
        <w:numPr>
          <w:ilvl w:val="0"/>
          <w:numId w:val="16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A33137">
        <w:rPr>
          <w:rFonts w:ascii="Times New Roman" w:hAnsi="Times New Roman"/>
          <w:b/>
          <w:sz w:val="24"/>
        </w:rPr>
        <w:t xml:space="preserve"> Валерия Илиева</w:t>
      </w:r>
      <w:r w:rsidRPr="00A33137">
        <w:rPr>
          <w:rFonts w:ascii="Times New Roman" w:hAnsi="Times New Roman"/>
          <w:sz w:val="24"/>
        </w:rPr>
        <w:t xml:space="preserve"> – държавен експерт в отдел „Европейски програми и проекти, дирекция „Международно сътрудничество, европейски проекти и регионални дейности“, Министерство на културата;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52. </w:t>
      </w:r>
      <w:r w:rsidRPr="00A33137">
        <w:rPr>
          <w:b/>
        </w:rPr>
        <w:t xml:space="preserve">Диана </w:t>
      </w:r>
      <w:proofErr w:type="spellStart"/>
      <w:r w:rsidRPr="00A33137">
        <w:rPr>
          <w:b/>
        </w:rPr>
        <w:t>Самхарадзе</w:t>
      </w:r>
      <w:proofErr w:type="spellEnd"/>
      <w:r w:rsidRPr="00A33137">
        <w:rPr>
          <w:b/>
        </w:rPr>
        <w:t xml:space="preserve"> –</w:t>
      </w:r>
      <w:r w:rsidRPr="00A33137">
        <w:t xml:space="preserve"> директор на Териториално статистическо бюро-Север, НСИ;</w:t>
      </w:r>
    </w:p>
    <w:p w:rsidR="00F16C03" w:rsidRPr="00A33137" w:rsidRDefault="00F16C03" w:rsidP="00F16C03">
      <w:pPr>
        <w:spacing w:before="0" w:after="0"/>
        <w:ind w:right="-1" w:firstLine="709"/>
        <w:jc w:val="both"/>
      </w:pPr>
      <w:r w:rsidRPr="00A33137">
        <w:t xml:space="preserve">53. </w:t>
      </w:r>
      <w:r w:rsidRPr="00A33137">
        <w:rPr>
          <w:b/>
        </w:rPr>
        <w:t xml:space="preserve">Доц. д-р Георги Железов </w:t>
      </w:r>
      <w:r w:rsidRPr="00A33137">
        <w:t>– Национален институт по геофизика, геодезия и география към Българската академия на науките (БАН),  представител на БАН;</w:t>
      </w:r>
    </w:p>
    <w:p w:rsidR="00F16C03" w:rsidRDefault="00F16C03" w:rsidP="00F16C03">
      <w:pPr>
        <w:spacing w:before="0" w:after="0"/>
        <w:ind w:right="-1" w:firstLine="0"/>
        <w:jc w:val="both"/>
      </w:pPr>
    </w:p>
    <w:p w:rsidR="00F16C03" w:rsidRPr="00A33137" w:rsidRDefault="00F16C03" w:rsidP="00F16C03">
      <w:pPr>
        <w:spacing w:before="0" w:after="0"/>
        <w:ind w:right="-1" w:firstLine="0"/>
        <w:jc w:val="both"/>
      </w:pP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  <w:r w:rsidRPr="00A33137">
        <w:t xml:space="preserve">Настоящата заповед отменя Заповед № РД-02-14-1635/ 05.09.2024 г. на министъра на регионалното развитие и благоустройството. </w:t>
      </w: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  <w:r w:rsidRPr="00A33137">
        <w:t xml:space="preserve">Заповедта влиза в сила от датата на подписването ѝ и е със срок на действие за период от четири години. </w:t>
      </w: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  <w:r w:rsidRPr="00A33137">
        <w:t>Членовете на съвета, чийто мандат изтича в периода на действие на настоящата заповед, ще бъдат заменени съгласно разпоредбите на чл.</w:t>
      </w:r>
      <w:r w:rsidR="00E3291B">
        <w:t xml:space="preserve"> </w:t>
      </w:r>
      <w:r w:rsidRPr="00A33137">
        <w:t xml:space="preserve">29, ал. </w:t>
      </w:r>
      <w:proofErr w:type="gramStart"/>
      <w:r w:rsidRPr="00A33137">
        <w:rPr>
          <w:lang w:val="en-US"/>
        </w:rPr>
        <w:t xml:space="preserve">8 </w:t>
      </w:r>
      <w:r w:rsidRPr="00A33137">
        <w:t>от</w:t>
      </w:r>
      <w:proofErr w:type="gramEnd"/>
      <w:r w:rsidRPr="00A33137">
        <w:t xml:space="preserve"> П</w:t>
      </w:r>
      <w:r w:rsidR="00E3291B">
        <w:t>равилника за прилагане на закона за регионалното развитие</w:t>
      </w:r>
      <w:r w:rsidRPr="00A33137">
        <w:t>.</w:t>
      </w: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</w:pPr>
    </w:p>
    <w:p w:rsidR="00F16C03" w:rsidRDefault="00F16C03" w:rsidP="00F16C03">
      <w:pPr>
        <w:tabs>
          <w:tab w:val="left" w:pos="1701"/>
        </w:tabs>
        <w:spacing w:before="0" w:after="0"/>
        <w:ind w:right="-1"/>
        <w:jc w:val="both"/>
        <w:sectPr w:rsidR="00F16C03" w:rsidSect="00F16C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4" w:right="1416" w:bottom="567" w:left="1701" w:header="1134" w:footer="567" w:gutter="0"/>
          <w:pgNumType w:start="1"/>
          <w:cols w:space="708"/>
          <w:titlePg/>
          <w:docGrid w:linePitch="360"/>
        </w:sectPr>
      </w:pPr>
    </w:p>
    <w:p w:rsidR="00E3291B" w:rsidRPr="00A33137" w:rsidRDefault="00E3291B" w:rsidP="00E3291B">
      <w:pPr>
        <w:spacing w:before="0" w:after="0"/>
        <w:ind w:right="-1" w:firstLine="698"/>
        <w:jc w:val="both"/>
      </w:pPr>
      <w:r w:rsidRPr="00A33137">
        <w:lastRenderedPageBreak/>
        <w:t xml:space="preserve">Заповедта да се сведе до знанието на членовете на съвета за сведение и изпълнение. </w:t>
      </w:r>
    </w:p>
    <w:p w:rsidR="00E3291B" w:rsidRPr="00A33137" w:rsidRDefault="00E3291B" w:rsidP="00E3291B">
      <w:pPr>
        <w:spacing w:before="0" w:after="0"/>
        <w:ind w:right="-1" w:firstLine="698"/>
        <w:jc w:val="both"/>
      </w:pPr>
      <w:r w:rsidRPr="00A33137">
        <w:t xml:space="preserve">Контрола по изпълнение на заповедта възлагам на г-жа </w:t>
      </w:r>
      <w:proofErr w:type="spellStart"/>
      <w:r w:rsidRPr="00A33137">
        <w:t>Юра</w:t>
      </w:r>
      <w:proofErr w:type="spellEnd"/>
      <w:r w:rsidRPr="00A33137">
        <w:t xml:space="preserve"> Йорданова-Витанова, заместник-министър на регионалното развитие и благоустройството. </w:t>
      </w:r>
    </w:p>
    <w:p w:rsidR="00691EF6" w:rsidRDefault="00691EF6" w:rsidP="00691EF6">
      <w:pPr>
        <w:ind w:right="-1"/>
        <w:jc w:val="both"/>
      </w:pPr>
    </w:p>
    <w:p w:rsidR="00E3291B" w:rsidRDefault="00E3291B" w:rsidP="00691EF6">
      <w:pPr>
        <w:ind w:right="-1"/>
        <w:jc w:val="both"/>
      </w:pPr>
    </w:p>
    <w:p w:rsidR="00691EF6" w:rsidRDefault="00691EF6" w:rsidP="00691EF6">
      <w:pPr>
        <w:rPr>
          <w:b/>
        </w:rPr>
      </w:pPr>
    </w:p>
    <w:p w:rsidR="00691EF6" w:rsidRDefault="00B446D6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ИВАН ИВАНОВ</w:t>
      </w:r>
    </w:p>
    <w:p w:rsidR="00691EF6" w:rsidRDefault="00113051" w:rsidP="00B446D6">
      <w:pPr>
        <w:spacing w:line="480" w:lineRule="auto"/>
        <w:ind w:left="4820" w:firstLine="0"/>
        <w:rPr>
          <w:b/>
        </w:rPr>
      </w:pPr>
      <w:r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3"/>
      <w:footerReference w:type="first" r:id="rId14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7DF" w:rsidRDefault="00FC07DF">
      <w:r>
        <w:separator/>
      </w:r>
    </w:p>
  </w:endnote>
  <w:endnote w:type="continuationSeparator" w:id="0">
    <w:p w:rsidR="00FC07DF" w:rsidRDefault="00FC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051" w:rsidRDefault="00976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C150E1">
              <w:rPr>
                <w:b/>
                <w:bCs/>
                <w:noProof/>
              </w:rPr>
              <w:t>9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C150E1">
              <w:rPr>
                <w:b/>
                <w:bCs/>
                <w:noProof/>
              </w:rPr>
              <w:t>10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051" w:rsidRDefault="009760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</w:t>
            </w:r>
            <w:r w:rsidRPr="005845A9">
              <w:rPr>
                <w:sz w:val="20"/>
                <w:szCs w:val="20"/>
                <w:lang w:val="ru-RU"/>
              </w:rPr>
              <w:t>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</w:t>
            </w:r>
            <w:proofErr w:type="spellStart"/>
            <w:r w:rsidRPr="005845A9">
              <w:rPr>
                <w:sz w:val="20"/>
                <w:szCs w:val="20"/>
              </w:rPr>
              <w:t>mail</w:t>
            </w:r>
            <w:proofErr w:type="spellEnd"/>
            <w:r w:rsidRPr="005845A9">
              <w:rPr>
                <w:sz w:val="20"/>
                <w:szCs w:val="20"/>
              </w:rPr>
              <w:t>: e-mrrb@mrrb.government.bg</w:t>
            </w:r>
          </w:p>
          <w:p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:rsidR="00847255" w:rsidRPr="004D67CA" w:rsidRDefault="00FC07D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7DF" w:rsidRDefault="00FC07DF">
      <w:r>
        <w:separator/>
      </w:r>
    </w:p>
  </w:footnote>
  <w:footnote w:type="continuationSeparator" w:id="0">
    <w:p w:rsidR="00FC07DF" w:rsidRDefault="00FC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051" w:rsidRDefault="009760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8789"/>
    </w:tblGrid>
    <w:tr w:rsidR="00776B70" w:rsidTr="00776B70">
      <w:tc>
        <w:tcPr>
          <w:tcW w:w="9211" w:type="dxa"/>
        </w:tcPr>
        <w:p w:rsidR="00776B70" w:rsidRDefault="00776B70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5005"/>
    <w:multiLevelType w:val="hybridMultilevel"/>
    <w:tmpl w:val="23061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1A27"/>
    <w:multiLevelType w:val="hybridMultilevel"/>
    <w:tmpl w:val="0C9AB3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964D0"/>
    <w:multiLevelType w:val="hybridMultilevel"/>
    <w:tmpl w:val="B0A89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967D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F1614"/>
    <w:multiLevelType w:val="hybridMultilevel"/>
    <w:tmpl w:val="888CDC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C3303"/>
    <w:multiLevelType w:val="hybridMultilevel"/>
    <w:tmpl w:val="2BF6C0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F7C3B"/>
    <w:multiLevelType w:val="hybridMultilevel"/>
    <w:tmpl w:val="8228C4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E6FA6"/>
    <w:multiLevelType w:val="hybridMultilevel"/>
    <w:tmpl w:val="28A0F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67187"/>
    <w:multiLevelType w:val="hybridMultilevel"/>
    <w:tmpl w:val="3B92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E5FA9"/>
    <w:multiLevelType w:val="hybridMultilevel"/>
    <w:tmpl w:val="1F52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D5469"/>
    <w:multiLevelType w:val="hybridMultilevel"/>
    <w:tmpl w:val="9410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B0A6D"/>
    <w:multiLevelType w:val="hybridMultilevel"/>
    <w:tmpl w:val="EDE4C86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E664318"/>
    <w:multiLevelType w:val="hybridMultilevel"/>
    <w:tmpl w:val="563CC4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B0DFD"/>
    <w:multiLevelType w:val="hybridMultilevel"/>
    <w:tmpl w:val="CD165F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A62F8"/>
    <w:multiLevelType w:val="hybridMultilevel"/>
    <w:tmpl w:val="6D108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24056"/>
    <w:multiLevelType w:val="hybridMultilevel"/>
    <w:tmpl w:val="D4EA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D3BF3"/>
    <w:multiLevelType w:val="hybridMultilevel"/>
    <w:tmpl w:val="AF7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2"/>
  </w:num>
  <w:num w:numId="5">
    <w:abstractNumId w:val="11"/>
  </w:num>
  <w:num w:numId="6">
    <w:abstractNumId w:val="10"/>
  </w:num>
  <w:num w:numId="7">
    <w:abstractNumId w:val="9"/>
  </w:num>
  <w:num w:numId="8">
    <w:abstractNumId w:val="13"/>
  </w:num>
  <w:num w:numId="9">
    <w:abstractNumId w:val="0"/>
  </w:num>
  <w:num w:numId="10">
    <w:abstractNumId w:val="7"/>
  </w:num>
  <w:num w:numId="11">
    <w:abstractNumId w:val="15"/>
  </w:num>
  <w:num w:numId="12">
    <w:abstractNumId w:val="14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D6"/>
    <w:rsid w:val="00011EAB"/>
    <w:rsid w:val="00017451"/>
    <w:rsid w:val="00023F0A"/>
    <w:rsid w:val="00032511"/>
    <w:rsid w:val="0008513C"/>
    <w:rsid w:val="0008612E"/>
    <w:rsid w:val="000A5F38"/>
    <w:rsid w:val="000C3B8C"/>
    <w:rsid w:val="000C778F"/>
    <w:rsid w:val="00113051"/>
    <w:rsid w:val="00120D09"/>
    <w:rsid w:val="00122688"/>
    <w:rsid w:val="00127EED"/>
    <w:rsid w:val="00142320"/>
    <w:rsid w:val="00145E77"/>
    <w:rsid w:val="00146ABA"/>
    <w:rsid w:val="00166203"/>
    <w:rsid w:val="00190135"/>
    <w:rsid w:val="001A5B9C"/>
    <w:rsid w:val="001E1860"/>
    <w:rsid w:val="001F30E8"/>
    <w:rsid w:val="001F550E"/>
    <w:rsid w:val="002344B6"/>
    <w:rsid w:val="002414DF"/>
    <w:rsid w:val="00246101"/>
    <w:rsid w:val="002566D6"/>
    <w:rsid w:val="0026490C"/>
    <w:rsid w:val="00266702"/>
    <w:rsid w:val="00266EBA"/>
    <w:rsid w:val="00272B22"/>
    <w:rsid w:val="00290E1D"/>
    <w:rsid w:val="002A502E"/>
    <w:rsid w:val="002E1186"/>
    <w:rsid w:val="002E2B51"/>
    <w:rsid w:val="002F2DB4"/>
    <w:rsid w:val="00306167"/>
    <w:rsid w:val="0031577F"/>
    <w:rsid w:val="00322AD7"/>
    <w:rsid w:val="003312DA"/>
    <w:rsid w:val="00343CB8"/>
    <w:rsid w:val="0035704D"/>
    <w:rsid w:val="003622CA"/>
    <w:rsid w:val="003736FE"/>
    <w:rsid w:val="0037679B"/>
    <w:rsid w:val="003B01AF"/>
    <w:rsid w:val="00411956"/>
    <w:rsid w:val="0041296D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1AEA"/>
    <w:rsid w:val="00572029"/>
    <w:rsid w:val="00594D1E"/>
    <w:rsid w:val="00597130"/>
    <w:rsid w:val="005A4C22"/>
    <w:rsid w:val="005C3210"/>
    <w:rsid w:val="005C75AB"/>
    <w:rsid w:val="005F0FEA"/>
    <w:rsid w:val="00606A30"/>
    <w:rsid w:val="0064734C"/>
    <w:rsid w:val="0065416F"/>
    <w:rsid w:val="006552CC"/>
    <w:rsid w:val="006665A9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0434"/>
    <w:rsid w:val="007D4C7A"/>
    <w:rsid w:val="007F17D1"/>
    <w:rsid w:val="00821983"/>
    <w:rsid w:val="008373A4"/>
    <w:rsid w:val="00847255"/>
    <w:rsid w:val="00863552"/>
    <w:rsid w:val="0087415D"/>
    <w:rsid w:val="00883DAD"/>
    <w:rsid w:val="008B0255"/>
    <w:rsid w:val="00912CD2"/>
    <w:rsid w:val="0091547C"/>
    <w:rsid w:val="00917D1E"/>
    <w:rsid w:val="009207DD"/>
    <w:rsid w:val="00923BC2"/>
    <w:rsid w:val="00940E41"/>
    <w:rsid w:val="00945767"/>
    <w:rsid w:val="00976051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F588D"/>
    <w:rsid w:val="00B25E5C"/>
    <w:rsid w:val="00B446D6"/>
    <w:rsid w:val="00B67A28"/>
    <w:rsid w:val="00B7444F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50E1"/>
    <w:rsid w:val="00C25530"/>
    <w:rsid w:val="00C43DBF"/>
    <w:rsid w:val="00C60E66"/>
    <w:rsid w:val="00C90AE0"/>
    <w:rsid w:val="00CC5AC8"/>
    <w:rsid w:val="00CD2CD7"/>
    <w:rsid w:val="00CE499A"/>
    <w:rsid w:val="00D03BE0"/>
    <w:rsid w:val="00D1377E"/>
    <w:rsid w:val="00D3393A"/>
    <w:rsid w:val="00D34E68"/>
    <w:rsid w:val="00D71DF1"/>
    <w:rsid w:val="00D744B9"/>
    <w:rsid w:val="00D77323"/>
    <w:rsid w:val="00D85E64"/>
    <w:rsid w:val="00D97EDA"/>
    <w:rsid w:val="00DA0B19"/>
    <w:rsid w:val="00DC2D67"/>
    <w:rsid w:val="00DD3DFE"/>
    <w:rsid w:val="00DF1289"/>
    <w:rsid w:val="00DF2FD9"/>
    <w:rsid w:val="00E15176"/>
    <w:rsid w:val="00E3291B"/>
    <w:rsid w:val="00E52BC1"/>
    <w:rsid w:val="00E61CDE"/>
    <w:rsid w:val="00EA2D8C"/>
    <w:rsid w:val="00EC02E4"/>
    <w:rsid w:val="00EE5B4A"/>
    <w:rsid w:val="00EF3208"/>
    <w:rsid w:val="00F16C03"/>
    <w:rsid w:val="00F43052"/>
    <w:rsid w:val="00F456F5"/>
    <w:rsid w:val="00F60F76"/>
    <w:rsid w:val="00F83360"/>
    <w:rsid w:val="00F96D92"/>
    <w:rsid w:val="00F96E8B"/>
    <w:rsid w:val="00FC01EE"/>
    <w:rsid w:val="00FC07DF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A0EEFF"/>
  <w15:docId w15:val="{2062CBCD-F3F5-44C3-A8CB-6F945E04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aikovaV\Downloads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20</TotalTime>
  <Pages>10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13605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OEM</dc:creator>
  <cp:lastModifiedBy>VIDA KRUMOVA VLAIKOVA</cp:lastModifiedBy>
  <cp:revision>7</cp:revision>
  <cp:lastPrinted>2018-08-21T12:42:00Z</cp:lastPrinted>
  <dcterms:created xsi:type="dcterms:W3CDTF">2025-09-26T07:56:00Z</dcterms:created>
  <dcterms:modified xsi:type="dcterms:W3CDTF">2025-09-26T14:05:00Z</dcterms:modified>
</cp:coreProperties>
</file>